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EC5" w:rsidRPr="003E387D" w:rsidRDefault="007E4EC5" w:rsidP="00DD0BC4">
      <w:pPr>
        <w:spacing w:before="0"/>
      </w:pPr>
    </w:p>
    <w:tbl>
      <w:tblPr>
        <w:tblW w:w="8798" w:type="dxa"/>
        <w:jc w:val="center"/>
        <w:tblLayout w:type="fixed"/>
        <w:tblLook w:val="01E0"/>
      </w:tblPr>
      <w:tblGrid>
        <w:gridCol w:w="4248"/>
        <w:gridCol w:w="4550"/>
      </w:tblGrid>
      <w:tr w:rsidR="007E4EC5" w:rsidRPr="003E387D">
        <w:trPr>
          <w:jc w:val="center"/>
        </w:trPr>
        <w:tc>
          <w:tcPr>
            <w:tcW w:w="4248" w:type="dxa"/>
          </w:tcPr>
          <w:p w:rsidR="007E4EC5" w:rsidRPr="003E387D" w:rsidRDefault="007E4EC5" w:rsidP="00DD0BC4">
            <w:pPr>
              <w:spacing w:before="0"/>
            </w:pPr>
          </w:p>
          <w:p w:rsidR="007E4EC5" w:rsidRPr="003E387D" w:rsidRDefault="007E4EC5" w:rsidP="00DD0BC4">
            <w:pPr>
              <w:spacing w:before="0"/>
            </w:pPr>
          </w:p>
        </w:tc>
        <w:tc>
          <w:tcPr>
            <w:tcW w:w="4550" w:type="dxa"/>
          </w:tcPr>
          <w:p w:rsidR="007E4EC5" w:rsidRPr="003E387D" w:rsidRDefault="007E4EC5" w:rsidP="00DD0BC4">
            <w:pPr>
              <w:spacing w:before="0" w:line="360" w:lineRule="auto"/>
              <w:ind w:left="254"/>
              <w:rPr>
                <w:b/>
                <w:bCs/>
              </w:rPr>
            </w:pPr>
            <w:r w:rsidRPr="003E387D">
              <w:rPr>
                <w:b/>
                <w:bCs/>
              </w:rPr>
              <w:t>«УТВЕРЖДАЮ»</w:t>
            </w:r>
          </w:p>
          <w:p w:rsidR="007E4EC5" w:rsidRPr="003E387D" w:rsidRDefault="007E4EC5" w:rsidP="00DD0BC4">
            <w:pPr>
              <w:spacing w:before="0" w:line="360" w:lineRule="auto"/>
              <w:ind w:left="254"/>
              <w:rPr>
                <w:b/>
                <w:bCs/>
              </w:rPr>
            </w:pPr>
            <w:r w:rsidRPr="003E387D">
              <w:rPr>
                <w:b/>
                <w:bCs/>
              </w:rPr>
              <w:t>Декан факультета</w:t>
            </w:r>
          </w:p>
          <w:p w:rsidR="007E4EC5" w:rsidRPr="003E387D" w:rsidRDefault="007E4EC5" w:rsidP="00DD0BC4">
            <w:pPr>
              <w:spacing w:before="0" w:line="360" w:lineRule="auto"/>
              <w:rPr>
                <w:b/>
                <w:bCs/>
              </w:rPr>
            </w:pPr>
            <w:r w:rsidRPr="003E387D">
              <w:rPr>
                <w:b/>
                <w:bCs/>
              </w:rPr>
              <w:softHyphen/>
            </w:r>
            <w:r w:rsidRPr="003E387D">
              <w:rPr>
                <w:b/>
                <w:bCs/>
              </w:rPr>
              <w:softHyphen/>
            </w:r>
            <w:r w:rsidRPr="003E387D">
              <w:rPr>
                <w:b/>
                <w:bCs/>
              </w:rPr>
              <w:softHyphen/>
            </w:r>
            <w:r w:rsidRPr="003E387D">
              <w:rPr>
                <w:b/>
                <w:bCs/>
              </w:rPr>
              <w:softHyphen/>
              <w:t>___________________________________</w:t>
            </w:r>
          </w:p>
          <w:p w:rsidR="007E4EC5" w:rsidRPr="003E387D" w:rsidRDefault="007E4EC5" w:rsidP="00DD0BC4">
            <w:pPr>
              <w:spacing w:before="0"/>
              <w:jc w:val="both"/>
              <w:rPr>
                <w:b/>
                <w:bCs/>
              </w:rPr>
            </w:pPr>
            <w:r w:rsidRPr="003E387D">
              <w:rPr>
                <w:b/>
                <w:bCs/>
              </w:rPr>
              <w:t xml:space="preserve">_______________  /___________________      </w:t>
            </w:r>
          </w:p>
          <w:p w:rsidR="007E4EC5" w:rsidRPr="003E387D" w:rsidRDefault="007E4EC5" w:rsidP="00DD0BC4">
            <w:pPr>
              <w:spacing w:before="0"/>
            </w:pPr>
            <w:r w:rsidRPr="003E387D">
              <w:t xml:space="preserve">           подпись                              ФИО                                    </w:t>
            </w:r>
          </w:p>
          <w:p w:rsidR="007E4EC5" w:rsidRPr="003E387D" w:rsidRDefault="007E4EC5" w:rsidP="00DD0BC4">
            <w:pPr>
              <w:spacing w:before="0"/>
            </w:pPr>
            <w:r w:rsidRPr="003E387D">
              <w:t xml:space="preserve">                            _____________________                              </w:t>
            </w:r>
          </w:p>
          <w:p w:rsidR="007E4EC5" w:rsidRPr="003E387D" w:rsidRDefault="007E4EC5" w:rsidP="00DD0BC4">
            <w:pPr>
              <w:spacing w:before="0"/>
              <w:ind w:left="254"/>
            </w:pPr>
            <w:r w:rsidRPr="003E387D">
              <w:t xml:space="preserve">                                                    дата</w:t>
            </w:r>
          </w:p>
        </w:tc>
      </w:tr>
    </w:tbl>
    <w:p w:rsidR="007E4EC5" w:rsidRPr="003E387D" w:rsidRDefault="007E4EC5" w:rsidP="00DD0BC4">
      <w:pPr>
        <w:spacing w:before="0"/>
        <w:jc w:val="center"/>
        <w:rPr>
          <w:b/>
          <w:bCs/>
          <w:caps/>
        </w:rPr>
      </w:pPr>
    </w:p>
    <w:p w:rsidR="007E4EC5" w:rsidRPr="003E387D" w:rsidRDefault="007E4EC5" w:rsidP="00DD0BC4">
      <w:pPr>
        <w:spacing w:before="0"/>
        <w:jc w:val="center"/>
        <w:rPr>
          <w:b/>
          <w:bCs/>
          <w:caps/>
        </w:rPr>
      </w:pPr>
    </w:p>
    <w:p w:rsidR="007E4EC5" w:rsidRPr="003E387D" w:rsidRDefault="007E4EC5" w:rsidP="00DD0BC4">
      <w:pPr>
        <w:pStyle w:val="Heading1"/>
        <w:numPr>
          <w:ilvl w:val="0"/>
          <w:numId w:val="0"/>
        </w:numPr>
        <w:spacing w:before="0" w:after="0"/>
        <w:ind w:left="567"/>
        <w:jc w:val="center"/>
      </w:pPr>
      <w:r w:rsidRPr="003E387D">
        <w:t>Рабочая программа дисциплины (модуля)</w:t>
      </w:r>
    </w:p>
    <w:p w:rsidR="007E4EC5" w:rsidRPr="00A07EF7" w:rsidRDefault="007E4EC5" w:rsidP="00DD0BC4">
      <w:pPr>
        <w:spacing w:before="0"/>
        <w:jc w:val="center"/>
        <w:rPr>
          <w:b/>
          <w:bCs/>
          <w:u w:val="single"/>
        </w:rPr>
      </w:pPr>
      <w:r w:rsidRPr="003E387D">
        <w:rPr>
          <w:b/>
          <w:bCs/>
          <w:u w:val="single"/>
        </w:rPr>
        <w:t xml:space="preserve"> </w:t>
      </w:r>
      <w:r>
        <w:rPr>
          <w:u w:val="single"/>
        </w:rPr>
        <w:t>ФТД.02</w:t>
      </w:r>
      <w:r w:rsidRPr="00A07EF7">
        <w:rPr>
          <w:u w:val="single"/>
        </w:rPr>
        <w:t xml:space="preserve"> Социология</w:t>
      </w:r>
    </w:p>
    <w:p w:rsidR="007E4EC5" w:rsidRPr="003E387D" w:rsidRDefault="007E4EC5" w:rsidP="00DD0BC4">
      <w:pPr>
        <w:pStyle w:val="BodyText"/>
        <w:spacing w:before="0" w:after="0"/>
        <w:jc w:val="center"/>
        <w:rPr>
          <w:rFonts w:ascii="Times New Roman" w:hAnsi="Times New Roman" w:cs="Times New Roman"/>
        </w:rPr>
      </w:pPr>
      <w:r w:rsidRPr="003E387D">
        <w:rPr>
          <w:rFonts w:ascii="Times New Roman" w:hAnsi="Times New Roman" w:cs="Times New Roman"/>
        </w:rPr>
        <w:t xml:space="preserve"> (наименование и индекс дисциплины в соответствии с учебным планом)</w:t>
      </w:r>
    </w:p>
    <w:p w:rsidR="007E4EC5" w:rsidRPr="003E387D" w:rsidRDefault="007E4EC5" w:rsidP="00DD0BC4">
      <w:pPr>
        <w:pStyle w:val="BodyText"/>
        <w:spacing w:before="0" w:after="0"/>
        <w:jc w:val="center"/>
        <w:rPr>
          <w:rFonts w:ascii="Times New Roman" w:hAnsi="Times New Roman" w:cs="Times New Roman"/>
        </w:rPr>
      </w:pPr>
    </w:p>
    <w:p w:rsidR="007E4EC5" w:rsidRPr="003E387D" w:rsidRDefault="007E4EC5" w:rsidP="00DF5772">
      <w:pPr>
        <w:pStyle w:val="BodyText"/>
        <w:spacing w:before="0" w:after="0"/>
        <w:ind w:left="540"/>
        <w:jc w:val="center"/>
        <w:rPr>
          <w:rFonts w:ascii="Times New Roman" w:hAnsi="Times New Roman" w:cs="Times New Roman"/>
        </w:rPr>
      </w:pPr>
    </w:p>
    <w:p w:rsidR="007E4EC5" w:rsidRPr="00DF5772" w:rsidRDefault="007E4EC5" w:rsidP="00DF5772">
      <w:pPr>
        <w:autoSpaceDE w:val="0"/>
        <w:autoSpaceDN w:val="0"/>
        <w:adjustRightInd w:val="0"/>
        <w:spacing w:before="0" w:line="240" w:lineRule="exact"/>
        <w:ind w:firstLine="540"/>
        <w:jc w:val="center"/>
        <w:rPr>
          <w:b/>
          <w:bCs/>
        </w:rPr>
      </w:pPr>
      <w:r w:rsidRPr="00DF5772">
        <w:rPr>
          <w:b/>
          <w:bCs/>
        </w:rPr>
        <w:t>44.03.05 Педагогическое образование</w:t>
      </w:r>
      <w:r>
        <w:rPr>
          <w:b/>
          <w:bCs/>
        </w:rPr>
        <w:t xml:space="preserve"> (с двумя профилями подготовки)</w:t>
      </w:r>
    </w:p>
    <w:p w:rsidR="007E4EC5" w:rsidRDefault="007E4EC5" w:rsidP="00DF5772">
      <w:pPr>
        <w:autoSpaceDE w:val="0"/>
        <w:autoSpaceDN w:val="0"/>
        <w:adjustRightInd w:val="0"/>
        <w:spacing w:before="0" w:line="240" w:lineRule="exact"/>
        <w:ind w:firstLine="540"/>
        <w:jc w:val="center"/>
        <w:rPr>
          <w:b/>
          <w:bCs/>
        </w:rPr>
      </w:pPr>
      <w:r w:rsidRPr="00DF5772">
        <w:rPr>
          <w:b/>
          <w:bCs/>
        </w:rPr>
        <w:t>Направленность: Физика и Информатика</w:t>
      </w:r>
    </w:p>
    <w:p w:rsidR="007E4EC5" w:rsidRPr="00DF5772" w:rsidRDefault="007E4EC5" w:rsidP="00DF5772">
      <w:pPr>
        <w:autoSpaceDE w:val="0"/>
        <w:autoSpaceDN w:val="0"/>
        <w:adjustRightInd w:val="0"/>
        <w:spacing w:before="0" w:line="240" w:lineRule="exact"/>
        <w:ind w:firstLine="540"/>
        <w:rPr>
          <w:b/>
          <w:bCs/>
        </w:rPr>
      </w:pPr>
    </w:p>
    <w:p w:rsidR="007E4EC5" w:rsidRDefault="007E4EC5" w:rsidP="00136469">
      <w:pPr>
        <w:autoSpaceDE w:val="0"/>
        <w:autoSpaceDN w:val="0"/>
        <w:adjustRightInd w:val="0"/>
        <w:spacing w:before="0" w:line="240" w:lineRule="exact"/>
        <w:ind w:firstLine="540"/>
      </w:pPr>
      <w:r>
        <w:t>РПД адаптирована для лиц с ограниченными возможностями здоровья и инвалидов</w:t>
      </w:r>
    </w:p>
    <w:p w:rsidR="007E4EC5" w:rsidRDefault="007E4EC5" w:rsidP="00136469">
      <w:pPr>
        <w:autoSpaceDE w:val="0"/>
        <w:autoSpaceDN w:val="0"/>
        <w:adjustRightInd w:val="0"/>
        <w:spacing w:before="0" w:line="240" w:lineRule="exact"/>
        <w:ind w:firstLine="540"/>
      </w:pPr>
    </w:p>
    <w:p w:rsidR="007E4EC5" w:rsidRPr="003E387D" w:rsidRDefault="007E4EC5" w:rsidP="00DD0BC4">
      <w:pPr>
        <w:pStyle w:val="BodyText"/>
        <w:spacing w:before="0" w:after="0"/>
        <w:ind w:left="540"/>
        <w:jc w:val="center"/>
        <w:rPr>
          <w:rFonts w:ascii="Times New Roman" w:hAnsi="Times New Roman" w:cs="Times New Roman"/>
          <w:b/>
          <w:bCs/>
        </w:rPr>
      </w:pPr>
    </w:p>
    <w:p w:rsidR="007E4EC5" w:rsidRDefault="007E4EC5" w:rsidP="00DD0BC4">
      <w:pPr>
        <w:spacing w:before="0"/>
        <w:ind w:right="-57"/>
        <w:jc w:val="center"/>
        <w:rPr>
          <w:b/>
          <w:bCs/>
        </w:rPr>
      </w:pPr>
    </w:p>
    <w:p w:rsidR="007E4EC5" w:rsidRDefault="007E4EC5" w:rsidP="00DD0BC4">
      <w:pPr>
        <w:spacing w:before="0"/>
        <w:ind w:right="-57"/>
        <w:jc w:val="center"/>
        <w:rPr>
          <w:b/>
          <w:bCs/>
        </w:rPr>
      </w:pPr>
    </w:p>
    <w:p w:rsidR="007E4EC5" w:rsidRDefault="007E4EC5" w:rsidP="00DD0BC4">
      <w:pPr>
        <w:spacing w:before="0"/>
        <w:ind w:right="-57"/>
        <w:jc w:val="center"/>
        <w:rPr>
          <w:b/>
          <w:bCs/>
        </w:rPr>
      </w:pPr>
    </w:p>
    <w:p w:rsidR="007E4EC5" w:rsidRDefault="007E4EC5" w:rsidP="00DD0BC4">
      <w:pPr>
        <w:spacing w:before="0"/>
        <w:ind w:right="-57"/>
        <w:jc w:val="center"/>
        <w:rPr>
          <w:b/>
          <w:bCs/>
        </w:rPr>
      </w:pPr>
    </w:p>
    <w:p w:rsidR="007E4EC5" w:rsidRDefault="007E4EC5" w:rsidP="00DD0BC4">
      <w:pPr>
        <w:spacing w:before="0"/>
        <w:ind w:right="-57"/>
        <w:jc w:val="center"/>
        <w:rPr>
          <w:b/>
          <w:bCs/>
        </w:rPr>
      </w:pPr>
    </w:p>
    <w:p w:rsidR="007E4EC5" w:rsidRDefault="007E4EC5" w:rsidP="00DD0BC4">
      <w:pPr>
        <w:spacing w:before="0"/>
        <w:ind w:right="-57"/>
        <w:jc w:val="center"/>
        <w:rPr>
          <w:b/>
          <w:bCs/>
        </w:rPr>
      </w:pPr>
    </w:p>
    <w:p w:rsidR="007E4EC5" w:rsidRDefault="007E4EC5" w:rsidP="00DD0BC4">
      <w:pPr>
        <w:spacing w:before="0"/>
        <w:ind w:right="-57"/>
        <w:jc w:val="center"/>
        <w:rPr>
          <w:b/>
          <w:bCs/>
        </w:rPr>
      </w:pPr>
    </w:p>
    <w:p w:rsidR="007E4EC5" w:rsidRDefault="007E4EC5" w:rsidP="00DD0BC4">
      <w:pPr>
        <w:spacing w:before="0"/>
        <w:ind w:right="-57"/>
        <w:jc w:val="center"/>
        <w:rPr>
          <w:b/>
          <w:bCs/>
        </w:rPr>
      </w:pPr>
    </w:p>
    <w:p w:rsidR="007E4EC5" w:rsidRDefault="007E4EC5" w:rsidP="00DD0BC4">
      <w:pPr>
        <w:spacing w:before="0"/>
        <w:ind w:right="-57"/>
        <w:jc w:val="center"/>
        <w:rPr>
          <w:b/>
          <w:bCs/>
        </w:rPr>
      </w:pPr>
    </w:p>
    <w:p w:rsidR="007E4EC5" w:rsidRDefault="007E4EC5" w:rsidP="00DD0BC4">
      <w:pPr>
        <w:spacing w:before="0"/>
        <w:ind w:right="-57"/>
        <w:jc w:val="center"/>
        <w:rPr>
          <w:b/>
          <w:bCs/>
        </w:rPr>
      </w:pPr>
    </w:p>
    <w:p w:rsidR="007E4EC5" w:rsidRDefault="007E4EC5" w:rsidP="00DD0BC4">
      <w:pPr>
        <w:spacing w:before="0"/>
        <w:ind w:right="-57"/>
        <w:jc w:val="center"/>
        <w:rPr>
          <w:b/>
          <w:bCs/>
        </w:rPr>
      </w:pPr>
    </w:p>
    <w:p w:rsidR="007E4EC5" w:rsidRDefault="007E4EC5" w:rsidP="00DD0BC4">
      <w:pPr>
        <w:spacing w:before="0"/>
        <w:ind w:right="-57"/>
        <w:jc w:val="center"/>
        <w:rPr>
          <w:b/>
          <w:bCs/>
        </w:rPr>
      </w:pPr>
    </w:p>
    <w:p w:rsidR="007E4EC5" w:rsidRDefault="007E4EC5" w:rsidP="00DD0BC4">
      <w:pPr>
        <w:spacing w:before="0"/>
        <w:ind w:right="-57"/>
        <w:jc w:val="center"/>
        <w:rPr>
          <w:b/>
          <w:bCs/>
        </w:rPr>
      </w:pPr>
    </w:p>
    <w:p w:rsidR="007E4EC5" w:rsidRDefault="007E4EC5" w:rsidP="00DD0BC4">
      <w:pPr>
        <w:spacing w:before="0"/>
        <w:ind w:right="-57"/>
        <w:jc w:val="center"/>
        <w:rPr>
          <w:b/>
          <w:bCs/>
        </w:rPr>
      </w:pPr>
    </w:p>
    <w:p w:rsidR="007E4EC5" w:rsidRDefault="007E4EC5" w:rsidP="00DD0BC4">
      <w:pPr>
        <w:spacing w:before="0"/>
        <w:ind w:right="-57"/>
        <w:jc w:val="center"/>
        <w:rPr>
          <w:b/>
          <w:bCs/>
        </w:rPr>
      </w:pPr>
    </w:p>
    <w:p w:rsidR="007E4EC5" w:rsidRDefault="007E4EC5" w:rsidP="00DD0BC4">
      <w:pPr>
        <w:spacing w:before="0"/>
        <w:ind w:right="-57"/>
        <w:jc w:val="center"/>
        <w:rPr>
          <w:b/>
          <w:bCs/>
        </w:rPr>
      </w:pPr>
    </w:p>
    <w:p w:rsidR="007E4EC5" w:rsidRDefault="007E4EC5" w:rsidP="00DD0BC4">
      <w:pPr>
        <w:spacing w:before="0"/>
        <w:ind w:right="-57"/>
        <w:jc w:val="center"/>
        <w:rPr>
          <w:b/>
          <w:bCs/>
        </w:rPr>
      </w:pPr>
    </w:p>
    <w:p w:rsidR="007E4EC5" w:rsidRDefault="007E4EC5" w:rsidP="00DD0BC4">
      <w:pPr>
        <w:spacing w:before="0"/>
        <w:ind w:right="-57"/>
        <w:jc w:val="center"/>
        <w:rPr>
          <w:b/>
          <w:bCs/>
        </w:rPr>
      </w:pPr>
    </w:p>
    <w:p w:rsidR="007E4EC5" w:rsidRDefault="007E4EC5" w:rsidP="00DD0BC4">
      <w:pPr>
        <w:spacing w:before="0"/>
        <w:ind w:right="-57"/>
        <w:jc w:val="center"/>
        <w:rPr>
          <w:b/>
          <w:bCs/>
        </w:rPr>
      </w:pPr>
    </w:p>
    <w:p w:rsidR="007E4EC5" w:rsidRDefault="007E4EC5" w:rsidP="00DD0BC4">
      <w:pPr>
        <w:spacing w:before="0"/>
        <w:ind w:right="-57"/>
        <w:jc w:val="center"/>
        <w:rPr>
          <w:b/>
          <w:bCs/>
        </w:rPr>
      </w:pPr>
    </w:p>
    <w:p w:rsidR="007E4EC5" w:rsidRDefault="007E4EC5" w:rsidP="00DD0BC4">
      <w:pPr>
        <w:spacing w:before="0"/>
        <w:ind w:right="-57"/>
        <w:jc w:val="center"/>
        <w:rPr>
          <w:b/>
          <w:bCs/>
        </w:rPr>
      </w:pPr>
    </w:p>
    <w:p w:rsidR="007E4EC5" w:rsidRPr="003E387D" w:rsidRDefault="007E4EC5" w:rsidP="00DD0BC4">
      <w:pPr>
        <w:spacing w:before="0"/>
        <w:ind w:right="-57"/>
        <w:jc w:val="center"/>
        <w:rPr>
          <w:b/>
          <w:bCs/>
        </w:rPr>
      </w:pPr>
      <w:r>
        <w:rPr>
          <w:b/>
          <w:bCs/>
        </w:rPr>
        <w:t>Майкоп, 2020</w:t>
      </w:r>
      <w:r>
        <w:rPr>
          <w:b/>
          <w:bCs/>
        </w:rPr>
        <w:br w:type="page"/>
      </w:r>
    </w:p>
    <w:p w:rsidR="007E4EC5" w:rsidRDefault="007E4EC5" w:rsidP="00136469">
      <w:pPr>
        <w:pStyle w:val="Heading2"/>
        <w:numPr>
          <w:ilvl w:val="0"/>
          <w:numId w:val="0"/>
        </w:numPr>
        <w:ind w:left="540"/>
      </w:pPr>
      <w:r>
        <w:t xml:space="preserve">Факультет </w:t>
      </w:r>
      <w:r w:rsidRPr="00136469">
        <w:rPr>
          <w:u w:val="single"/>
        </w:rPr>
        <w:t>педагогики и психологии</w:t>
      </w:r>
    </w:p>
    <w:p w:rsidR="007E4EC5" w:rsidRDefault="007E4EC5" w:rsidP="00136469">
      <w:pPr>
        <w:ind w:left="540"/>
      </w:pPr>
    </w:p>
    <w:p w:rsidR="007E4EC5" w:rsidRPr="000359C0" w:rsidRDefault="007E4EC5" w:rsidP="00136469">
      <w:pPr>
        <w:ind w:left="540"/>
      </w:pPr>
      <w:r>
        <w:t xml:space="preserve">Кафедра </w:t>
      </w:r>
      <w:r w:rsidRPr="00136469">
        <w:rPr>
          <w:u w:val="single"/>
        </w:rPr>
        <w:t>философии и социологии</w:t>
      </w:r>
      <w:r w:rsidRPr="005C5513">
        <w:rPr>
          <w:i/>
          <w:iCs/>
        </w:rPr>
        <w:t xml:space="preserve"> </w:t>
      </w:r>
    </w:p>
    <w:p w:rsidR="007E4EC5" w:rsidRDefault="007E4EC5" w:rsidP="00136469">
      <w:pPr>
        <w:pStyle w:val="Heading2"/>
        <w:numPr>
          <w:ilvl w:val="0"/>
          <w:numId w:val="0"/>
        </w:numPr>
        <w:ind w:left="567"/>
        <w:jc w:val="both"/>
      </w:pPr>
    </w:p>
    <w:p w:rsidR="007E4EC5" w:rsidRDefault="007E4EC5" w:rsidP="00136469">
      <w:pPr>
        <w:autoSpaceDE w:val="0"/>
        <w:autoSpaceDN w:val="0"/>
        <w:adjustRightInd w:val="0"/>
        <w:spacing w:before="0" w:line="240" w:lineRule="exact"/>
        <w:ind w:left="567" w:hanging="27"/>
      </w:pPr>
      <w:r>
        <w:t>Составитель (р</w:t>
      </w:r>
      <w:r w:rsidRPr="003036BC">
        <w:t>азработчик</w:t>
      </w:r>
      <w:r>
        <w:t>)</w:t>
      </w:r>
      <w:r w:rsidRPr="003036BC">
        <w:t xml:space="preserve"> программы</w:t>
      </w:r>
      <w:r>
        <w:t>:</w:t>
      </w:r>
      <w:r w:rsidRPr="003036BC">
        <w:t xml:space="preserve"> </w:t>
      </w:r>
      <w:r w:rsidRPr="00136469">
        <w:rPr>
          <w:i/>
          <w:iCs/>
        </w:rPr>
        <w:t xml:space="preserve">профессор кафедры философии и социологии, доктор </w:t>
      </w:r>
      <w:r>
        <w:rPr>
          <w:i/>
          <w:iCs/>
        </w:rPr>
        <w:t>социологиче</w:t>
      </w:r>
      <w:r w:rsidRPr="00136469">
        <w:rPr>
          <w:i/>
          <w:iCs/>
        </w:rPr>
        <w:t xml:space="preserve">ских наук, </w:t>
      </w:r>
      <w:r>
        <w:rPr>
          <w:i/>
          <w:iCs/>
        </w:rPr>
        <w:t>профессор Р.Д. Хунагов</w:t>
      </w:r>
      <w:r w:rsidRPr="00BB60F4">
        <w:rPr>
          <w:i/>
          <w:iCs/>
        </w:rPr>
        <w:t xml:space="preserve">  ____________</w:t>
      </w:r>
    </w:p>
    <w:p w:rsidR="007E4EC5" w:rsidRDefault="007E4EC5" w:rsidP="00136469">
      <w:pPr>
        <w:autoSpaceDE w:val="0"/>
        <w:autoSpaceDN w:val="0"/>
        <w:adjustRightInd w:val="0"/>
        <w:spacing w:before="0" w:line="240" w:lineRule="exact"/>
        <w:ind w:firstLine="540"/>
      </w:pPr>
    </w:p>
    <w:p w:rsidR="007E4EC5" w:rsidRPr="004947EC" w:rsidRDefault="007E4EC5" w:rsidP="00136469">
      <w:pPr>
        <w:pStyle w:val="Heading2"/>
        <w:numPr>
          <w:ilvl w:val="0"/>
          <w:numId w:val="0"/>
        </w:numPr>
        <w:ind w:left="567"/>
        <w:jc w:val="both"/>
      </w:pPr>
      <w:r>
        <w:t>Р</w:t>
      </w:r>
      <w:r w:rsidRPr="00255168">
        <w:t>ассмотрен</w:t>
      </w:r>
      <w:r>
        <w:t>а</w:t>
      </w:r>
      <w:r w:rsidRPr="00255168">
        <w:t xml:space="preserve"> и одобрен</w:t>
      </w:r>
      <w:r>
        <w:t>а</w:t>
      </w:r>
      <w:r w:rsidRPr="00255168">
        <w:t xml:space="preserve"> на заседании </w:t>
      </w:r>
      <w:r w:rsidRPr="00F53773">
        <w:t>кафедры</w:t>
      </w:r>
      <w:r>
        <w:t xml:space="preserve"> философии и социологии</w:t>
      </w:r>
      <w:r>
        <w:rPr>
          <w:i/>
          <w:iCs/>
        </w:rPr>
        <w:t xml:space="preserve">  </w:t>
      </w:r>
      <w:r w:rsidRPr="00F53773">
        <w:t>от «</w:t>
      </w:r>
      <w:r>
        <w:t>_____</w:t>
      </w:r>
      <w:r w:rsidRPr="00F53773">
        <w:t>»</w:t>
      </w:r>
      <w:r>
        <w:t xml:space="preserve">_____________ </w:t>
      </w:r>
      <w:r w:rsidRPr="00F53773">
        <w:t>20</w:t>
      </w:r>
      <w:r>
        <w:t>_____</w:t>
      </w:r>
      <w:r w:rsidRPr="00F53773">
        <w:t xml:space="preserve"> г., протокол № </w:t>
      </w:r>
      <w:r>
        <w:t>________</w:t>
      </w:r>
    </w:p>
    <w:p w:rsidR="007E4EC5" w:rsidRDefault="007E4EC5" w:rsidP="00136469">
      <w:pPr>
        <w:autoSpaceDE w:val="0"/>
        <w:autoSpaceDN w:val="0"/>
        <w:adjustRightInd w:val="0"/>
        <w:ind w:left="540"/>
      </w:pPr>
    </w:p>
    <w:p w:rsidR="007E4EC5" w:rsidRDefault="007E4EC5" w:rsidP="00136469">
      <w:pPr>
        <w:autoSpaceDE w:val="0"/>
        <w:autoSpaceDN w:val="0"/>
        <w:adjustRightInd w:val="0"/>
        <w:spacing w:before="0" w:line="240" w:lineRule="exact"/>
        <w:ind w:left="540"/>
        <w:jc w:val="both"/>
      </w:pPr>
      <w:r w:rsidRPr="003036BC">
        <w:t>Зав</w:t>
      </w:r>
      <w:r>
        <w:t>едующий</w:t>
      </w:r>
      <w:r w:rsidRPr="003036BC">
        <w:t xml:space="preserve"> кафедрой</w:t>
      </w:r>
      <w:r>
        <w:t>:</w:t>
      </w:r>
      <w:r w:rsidRPr="003036BC">
        <w:t xml:space="preserve"> </w:t>
      </w:r>
    </w:p>
    <w:p w:rsidR="007E4EC5" w:rsidRPr="00FB1A07" w:rsidRDefault="007E4EC5" w:rsidP="00C14A5B">
      <w:pPr>
        <w:spacing w:line="240" w:lineRule="atLeast"/>
        <w:ind w:left="567"/>
        <w:jc w:val="both"/>
      </w:pPr>
      <w:r w:rsidRPr="00BB60F4">
        <w:rPr>
          <w:i/>
          <w:iCs/>
        </w:rPr>
        <w:t>доктор</w:t>
      </w:r>
      <w:r>
        <w:rPr>
          <w:i/>
          <w:iCs/>
        </w:rPr>
        <w:t xml:space="preserve"> философских</w:t>
      </w:r>
      <w:r w:rsidRPr="00BB60F4">
        <w:rPr>
          <w:i/>
          <w:iCs/>
        </w:rPr>
        <w:t xml:space="preserve"> наук,</w:t>
      </w:r>
      <w:r>
        <w:rPr>
          <w:i/>
          <w:iCs/>
        </w:rPr>
        <w:t xml:space="preserve"> профессор Н.А. Ильинова</w:t>
      </w:r>
      <w:r w:rsidRPr="00BB60F4">
        <w:rPr>
          <w:i/>
          <w:iCs/>
        </w:rPr>
        <w:t xml:space="preserve">  </w:t>
      </w:r>
      <w:r w:rsidRPr="00FB1A07">
        <w:rPr>
          <w:i/>
          <w:iCs/>
        </w:rPr>
        <w:t>________________</w:t>
      </w:r>
    </w:p>
    <w:p w:rsidR="007E4EC5" w:rsidRPr="00BB60F4" w:rsidRDefault="007E4EC5" w:rsidP="00136469">
      <w:pPr>
        <w:autoSpaceDE w:val="0"/>
        <w:autoSpaceDN w:val="0"/>
        <w:adjustRightInd w:val="0"/>
        <w:spacing w:before="0" w:line="240" w:lineRule="exact"/>
        <w:ind w:left="540"/>
        <w:jc w:val="both"/>
        <w:rPr>
          <w:i/>
          <w:iCs/>
          <w:sz w:val="20"/>
          <w:szCs w:val="20"/>
        </w:rPr>
      </w:pPr>
      <w:r w:rsidRPr="00BB60F4">
        <w:rPr>
          <w:i/>
          <w:iCs/>
        </w:rPr>
        <w:t>____</w:t>
      </w:r>
      <w:r>
        <w:rPr>
          <w:i/>
          <w:iCs/>
        </w:rPr>
        <w:t>__________</w:t>
      </w:r>
    </w:p>
    <w:p w:rsidR="007E4EC5" w:rsidRDefault="007E4EC5" w:rsidP="00136469">
      <w:pPr>
        <w:autoSpaceDE w:val="0"/>
        <w:autoSpaceDN w:val="0"/>
        <w:adjustRightInd w:val="0"/>
        <w:ind w:left="540"/>
      </w:pPr>
    </w:p>
    <w:p w:rsidR="007E4EC5" w:rsidRDefault="007E4EC5" w:rsidP="00136469">
      <w:pPr>
        <w:autoSpaceDE w:val="0"/>
        <w:autoSpaceDN w:val="0"/>
        <w:adjustRightInd w:val="0"/>
        <w:spacing w:before="0" w:line="240" w:lineRule="exact"/>
        <w:ind w:firstLine="540"/>
      </w:pPr>
    </w:p>
    <w:p w:rsidR="007E4EC5" w:rsidRPr="00FB1A07" w:rsidRDefault="007E4EC5" w:rsidP="00136469">
      <w:pPr>
        <w:spacing w:line="360" w:lineRule="auto"/>
        <w:ind w:left="567"/>
      </w:pPr>
      <w:r w:rsidRPr="00FB1A07">
        <w:t>Согласовано:</w:t>
      </w:r>
    </w:p>
    <w:p w:rsidR="007E4EC5" w:rsidRDefault="007E4EC5" w:rsidP="00136469">
      <w:pPr>
        <w:spacing w:line="240" w:lineRule="atLeast"/>
        <w:ind w:left="567"/>
        <w:jc w:val="both"/>
      </w:pPr>
      <w:r w:rsidRPr="00FB1A07">
        <w:t xml:space="preserve">Председатель УМК  факультета: </w:t>
      </w:r>
    </w:p>
    <w:p w:rsidR="007E4EC5" w:rsidRPr="00FB1A07" w:rsidRDefault="007E4EC5" w:rsidP="00136469">
      <w:pPr>
        <w:spacing w:line="240" w:lineRule="atLeast"/>
        <w:ind w:left="567"/>
        <w:jc w:val="both"/>
      </w:pPr>
      <w:r>
        <w:rPr>
          <w:i/>
          <w:iCs/>
        </w:rPr>
        <w:t>О.А. Плисенко</w:t>
      </w:r>
      <w:r w:rsidRPr="00FB1A07">
        <w:rPr>
          <w:i/>
          <w:iCs/>
        </w:rPr>
        <w:t xml:space="preserve">  ________________</w:t>
      </w:r>
    </w:p>
    <w:p w:rsidR="007E4EC5" w:rsidRPr="00FB1A07" w:rsidRDefault="007E4EC5" w:rsidP="00136469">
      <w:pPr>
        <w:autoSpaceDE w:val="0"/>
        <w:autoSpaceDN w:val="0"/>
        <w:adjustRightInd w:val="0"/>
        <w:spacing w:before="0" w:line="240" w:lineRule="exact"/>
        <w:ind w:left="567" w:firstLine="540"/>
      </w:pPr>
    </w:p>
    <w:p w:rsidR="007E4EC5" w:rsidRDefault="007E4EC5" w:rsidP="00136469">
      <w:pPr>
        <w:autoSpaceDE w:val="0"/>
        <w:autoSpaceDN w:val="0"/>
        <w:adjustRightInd w:val="0"/>
        <w:spacing w:before="0" w:line="240" w:lineRule="exact"/>
        <w:ind w:firstLine="540"/>
      </w:pPr>
    </w:p>
    <w:p w:rsidR="007E4EC5" w:rsidRDefault="007E4EC5" w:rsidP="00687E2B">
      <w:pPr>
        <w:spacing w:before="0"/>
        <w:ind w:right="-57"/>
        <w:jc w:val="center"/>
        <w:rPr>
          <w:b/>
          <w:bCs/>
          <w:sz w:val="28"/>
          <w:szCs w:val="28"/>
        </w:rPr>
      </w:pPr>
      <w:r>
        <w:br w:type="page"/>
      </w:r>
      <w:r>
        <w:rPr>
          <w:b/>
          <w:bCs/>
          <w:sz w:val="28"/>
          <w:szCs w:val="28"/>
        </w:rPr>
        <w:t>Содержание</w:t>
      </w:r>
    </w:p>
    <w:tbl>
      <w:tblPr>
        <w:tblW w:w="9611" w:type="dxa"/>
        <w:tblInd w:w="-106" w:type="dxa"/>
        <w:tblLayout w:type="fixed"/>
        <w:tblLook w:val="01E0"/>
      </w:tblPr>
      <w:tblGrid>
        <w:gridCol w:w="1080"/>
        <w:gridCol w:w="7920"/>
        <w:gridCol w:w="611"/>
      </w:tblGrid>
      <w:tr w:rsidR="007E4EC5" w:rsidRPr="007B716B">
        <w:trPr>
          <w:trHeight w:val="303"/>
        </w:trPr>
        <w:tc>
          <w:tcPr>
            <w:tcW w:w="1080" w:type="dxa"/>
          </w:tcPr>
          <w:p w:rsidR="007E4EC5" w:rsidRPr="00CE79B2" w:rsidRDefault="007E4EC5" w:rsidP="002407BA">
            <w:pPr>
              <w:tabs>
                <w:tab w:val="left" w:pos="432"/>
              </w:tabs>
              <w:spacing w:before="0"/>
              <w:ind w:firstLine="252"/>
            </w:pPr>
          </w:p>
        </w:tc>
        <w:tc>
          <w:tcPr>
            <w:tcW w:w="7920" w:type="dxa"/>
          </w:tcPr>
          <w:p w:rsidR="007E4EC5" w:rsidRPr="00CE79B2" w:rsidRDefault="007E4EC5" w:rsidP="002407BA">
            <w:pPr>
              <w:tabs>
                <w:tab w:val="left" w:pos="432"/>
              </w:tabs>
              <w:spacing w:before="0"/>
              <w:ind w:firstLine="252"/>
            </w:pPr>
          </w:p>
        </w:tc>
        <w:tc>
          <w:tcPr>
            <w:tcW w:w="611" w:type="dxa"/>
          </w:tcPr>
          <w:p w:rsidR="007E4EC5" w:rsidRPr="007B716B" w:rsidRDefault="007E4EC5" w:rsidP="002407BA">
            <w:pPr>
              <w:spacing w:before="0"/>
              <w:jc w:val="center"/>
            </w:pPr>
            <w:r w:rsidRPr="007B716B">
              <w:t>стр.</w:t>
            </w:r>
          </w:p>
        </w:tc>
      </w:tr>
      <w:tr w:rsidR="007E4EC5" w:rsidRPr="007B716B">
        <w:trPr>
          <w:trHeight w:val="258"/>
        </w:trPr>
        <w:tc>
          <w:tcPr>
            <w:tcW w:w="1080" w:type="dxa"/>
          </w:tcPr>
          <w:p w:rsidR="007E4EC5" w:rsidRPr="007B716B" w:rsidRDefault="007E4EC5" w:rsidP="002407BA">
            <w:pPr>
              <w:tabs>
                <w:tab w:val="left" w:pos="297"/>
                <w:tab w:val="left" w:pos="432"/>
              </w:tabs>
              <w:spacing w:before="0"/>
              <w:ind w:firstLine="252"/>
            </w:pPr>
          </w:p>
        </w:tc>
        <w:tc>
          <w:tcPr>
            <w:tcW w:w="7920" w:type="dxa"/>
          </w:tcPr>
          <w:p w:rsidR="007E4EC5" w:rsidRPr="007B716B" w:rsidRDefault="007E4EC5" w:rsidP="002407BA">
            <w:pPr>
              <w:tabs>
                <w:tab w:val="left" w:pos="432"/>
              </w:tabs>
              <w:spacing w:before="0"/>
              <w:ind w:firstLine="252"/>
            </w:pPr>
          </w:p>
        </w:tc>
        <w:tc>
          <w:tcPr>
            <w:tcW w:w="611" w:type="dxa"/>
          </w:tcPr>
          <w:p w:rsidR="007E4EC5" w:rsidRPr="007B716B" w:rsidRDefault="007E4EC5" w:rsidP="002407BA">
            <w:pPr>
              <w:spacing w:before="0"/>
              <w:jc w:val="center"/>
            </w:pPr>
          </w:p>
        </w:tc>
      </w:tr>
      <w:tr w:rsidR="007E4EC5" w:rsidRPr="007B716B">
        <w:trPr>
          <w:trHeight w:val="278"/>
        </w:trPr>
        <w:tc>
          <w:tcPr>
            <w:tcW w:w="1080" w:type="dxa"/>
          </w:tcPr>
          <w:p w:rsidR="007E4EC5" w:rsidRPr="007B716B" w:rsidRDefault="007E4EC5" w:rsidP="002407BA">
            <w:pPr>
              <w:tabs>
                <w:tab w:val="left" w:pos="0"/>
              </w:tabs>
              <w:spacing w:before="0"/>
              <w:jc w:val="center"/>
            </w:pPr>
          </w:p>
        </w:tc>
        <w:tc>
          <w:tcPr>
            <w:tcW w:w="7920" w:type="dxa"/>
          </w:tcPr>
          <w:p w:rsidR="007E4EC5" w:rsidRPr="007B716B" w:rsidRDefault="007E4EC5" w:rsidP="002407BA">
            <w:pPr>
              <w:tabs>
                <w:tab w:val="left" w:pos="432"/>
              </w:tabs>
              <w:spacing w:before="0"/>
              <w:ind w:firstLine="252"/>
            </w:pPr>
            <w:r w:rsidRPr="007B716B">
              <w:t>Пояснительная записка</w:t>
            </w:r>
          </w:p>
        </w:tc>
        <w:tc>
          <w:tcPr>
            <w:tcW w:w="611" w:type="dxa"/>
          </w:tcPr>
          <w:p w:rsidR="007E4EC5" w:rsidRPr="007B716B" w:rsidRDefault="007E4EC5" w:rsidP="002407BA">
            <w:pPr>
              <w:spacing w:before="0"/>
              <w:jc w:val="center"/>
            </w:pPr>
          </w:p>
        </w:tc>
      </w:tr>
      <w:tr w:rsidR="007E4EC5" w:rsidRPr="007B716B">
        <w:trPr>
          <w:trHeight w:val="303"/>
        </w:trPr>
        <w:tc>
          <w:tcPr>
            <w:tcW w:w="1080" w:type="dxa"/>
          </w:tcPr>
          <w:p w:rsidR="007E4EC5" w:rsidRPr="007B716B" w:rsidRDefault="007E4EC5" w:rsidP="002407BA">
            <w:pPr>
              <w:numPr>
                <w:ilvl w:val="0"/>
                <w:numId w:val="2"/>
              </w:numPr>
              <w:tabs>
                <w:tab w:val="left" w:pos="0"/>
              </w:tabs>
              <w:spacing w:before="0"/>
              <w:jc w:val="center"/>
            </w:pPr>
          </w:p>
        </w:tc>
        <w:tc>
          <w:tcPr>
            <w:tcW w:w="7920" w:type="dxa"/>
          </w:tcPr>
          <w:p w:rsidR="007E4EC5" w:rsidRPr="007B716B" w:rsidRDefault="007E4EC5" w:rsidP="002407BA">
            <w:pPr>
              <w:tabs>
                <w:tab w:val="left" w:pos="432"/>
              </w:tabs>
              <w:spacing w:before="0"/>
              <w:ind w:firstLine="252"/>
            </w:pPr>
            <w:r w:rsidRPr="007B716B">
              <w:t>Цели и задачи дисциплины (модуля)</w:t>
            </w:r>
          </w:p>
        </w:tc>
        <w:tc>
          <w:tcPr>
            <w:tcW w:w="611" w:type="dxa"/>
          </w:tcPr>
          <w:p w:rsidR="007E4EC5" w:rsidRPr="007B716B" w:rsidRDefault="007E4EC5" w:rsidP="002407BA">
            <w:pPr>
              <w:spacing w:before="0"/>
              <w:jc w:val="center"/>
            </w:pPr>
          </w:p>
        </w:tc>
      </w:tr>
      <w:tr w:rsidR="007E4EC5" w:rsidRPr="007B716B">
        <w:trPr>
          <w:trHeight w:val="317"/>
        </w:trPr>
        <w:tc>
          <w:tcPr>
            <w:tcW w:w="1080" w:type="dxa"/>
          </w:tcPr>
          <w:p w:rsidR="007E4EC5" w:rsidRPr="007B716B" w:rsidRDefault="007E4EC5" w:rsidP="002407BA">
            <w:pPr>
              <w:numPr>
                <w:ilvl w:val="0"/>
                <w:numId w:val="2"/>
              </w:numPr>
              <w:tabs>
                <w:tab w:val="left" w:pos="0"/>
              </w:tabs>
              <w:spacing w:before="0"/>
              <w:jc w:val="center"/>
            </w:pPr>
          </w:p>
        </w:tc>
        <w:tc>
          <w:tcPr>
            <w:tcW w:w="7920" w:type="dxa"/>
          </w:tcPr>
          <w:p w:rsidR="007E4EC5" w:rsidRPr="007B716B" w:rsidRDefault="007E4EC5" w:rsidP="002407BA">
            <w:pPr>
              <w:tabs>
                <w:tab w:val="left" w:pos="432"/>
              </w:tabs>
              <w:spacing w:before="0"/>
              <w:ind w:firstLine="252"/>
            </w:pPr>
            <w:r w:rsidRPr="007B716B">
              <w:t>Объем дисциплины (модуля) по видам учебной работы</w:t>
            </w:r>
          </w:p>
        </w:tc>
        <w:tc>
          <w:tcPr>
            <w:tcW w:w="611" w:type="dxa"/>
          </w:tcPr>
          <w:p w:rsidR="007E4EC5" w:rsidRPr="007B716B" w:rsidRDefault="007E4EC5" w:rsidP="002407BA">
            <w:pPr>
              <w:spacing w:before="0"/>
              <w:jc w:val="center"/>
            </w:pPr>
          </w:p>
        </w:tc>
      </w:tr>
      <w:tr w:rsidR="007E4EC5" w:rsidRPr="007B716B">
        <w:trPr>
          <w:trHeight w:val="317"/>
        </w:trPr>
        <w:tc>
          <w:tcPr>
            <w:tcW w:w="1080" w:type="dxa"/>
          </w:tcPr>
          <w:p w:rsidR="007E4EC5" w:rsidRPr="007B716B" w:rsidRDefault="007E4EC5" w:rsidP="002407BA">
            <w:pPr>
              <w:numPr>
                <w:ilvl w:val="0"/>
                <w:numId w:val="2"/>
              </w:numPr>
              <w:tabs>
                <w:tab w:val="left" w:pos="0"/>
              </w:tabs>
              <w:spacing w:before="0"/>
              <w:jc w:val="center"/>
            </w:pPr>
          </w:p>
        </w:tc>
        <w:tc>
          <w:tcPr>
            <w:tcW w:w="7920" w:type="dxa"/>
          </w:tcPr>
          <w:p w:rsidR="007E4EC5" w:rsidRPr="007B716B" w:rsidRDefault="007E4EC5" w:rsidP="002407BA">
            <w:pPr>
              <w:tabs>
                <w:tab w:val="left" w:pos="432"/>
              </w:tabs>
              <w:spacing w:before="0"/>
              <w:ind w:firstLine="252"/>
            </w:pPr>
            <w:r w:rsidRPr="007B716B">
              <w:t>Содержание дисциплины (модуля)</w:t>
            </w:r>
          </w:p>
        </w:tc>
        <w:tc>
          <w:tcPr>
            <w:tcW w:w="611" w:type="dxa"/>
          </w:tcPr>
          <w:p w:rsidR="007E4EC5" w:rsidRPr="007B716B" w:rsidRDefault="007E4EC5" w:rsidP="002407BA">
            <w:pPr>
              <w:spacing w:before="0"/>
              <w:jc w:val="center"/>
            </w:pPr>
          </w:p>
        </w:tc>
      </w:tr>
      <w:tr w:rsidR="007E4EC5" w:rsidRPr="007B716B">
        <w:trPr>
          <w:trHeight w:val="303"/>
        </w:trPr>
        <w:tc>
          <w:tcPr>
            <w:tcW w:w="1080" w:type="dxa"/>
          </w:tcPr>
          <w:p w:rsidR="007E4EC5" w:rsidRPr="007B716B" w:rsidRDefault="007E4EC5" w:rsidP="002407BA">
            <w:pPr>
              <w:numPr>
                <w:ilvl w:val="0"/>
                <w:numId w:val="2"/>
              </w:numPr>
              <w:tabs>
                <w:tab w:val="left" w:pos="0"/>
              </w:tabs>
              <w:spacing w:before="0"/>
              <w:jc w:val="center"/>
            </w:pPr>
          </w:p>
        </w:tc>
        <w:tc>
          <w:tcPr>
            <w:tcW w:w="7920" w:type="dxa"/>
          </w:tcPr>
          <w:p w:rsidR="007E4EC5" w:rsidRPr="007B716B" w:rsidRDefault="007E4EC5" w:rsidP="002407BA">
            <w:pPr>
              <w:tabs>
                <w:tab w:val="left" w:pos="432"/>
              </w:tabs>
              <w:spacing w:before="0"/>
              <w:ind w:firstLine="252"/>
            </w:pPr>
            <w:r>
              <w:t xml:space="preserve">Самостоятельная </w:t>
            </w:r>
            <w:r w:rsidRPr="007B716B">
              <w:t>работа обучающихся</w:t>
            </w:r>
          </w:p>
        </w:tc>
        <w:tc>
          <w:tcPr>
            <w:tcW w:w="611" w:type="dxa"/>
          </w:tcPr>
          <w:p w:rsidR="007E4EC5" w:rsidRPr="007B716B" w:rsidRDefault="007E4EC5" w:rsidP="002407BA">
            <w:pPr>
              <w:spacing w:before="0"/>
              <w:jc w:val="center"/>
            </w:pPr>
          </w:p>
        </w:tc>
      </w:tr>
      <w:tr w:rsidR="007E4EC5" w:rsidRPr="007B716B">
        <w:trPr>
          <w:trHeight w:val="317"/>
        </w:trPr>
        <w:tc>
          <w:tcPr>
            <w:tcW w:w="1080" w:type="dxa"/>
          </w:tcPr>
          <w:p w:rsidR="007E4EC5" w:rsidRPr="007B716B" w:rsidRDefault="007E4EC5" w:rsidP="002407BA">
            <w:pPr>
              <w:numPr>
                <w:ilvl w:val="0"/>
                <w:numId w:val="2"/>
              </w:numPr>
              <w:tabs>
                <w:tab w:val="left" w:pos="0"/>
              </w:tabs>
              <w:spacing w:before="0"/>
              <w:jc w:val="center"/>
            </w:pPr>
          </w:p>
        </w:tc>
        <w:tc>
          <w:tcPr>
            <w:tcW w:w="7920" w:type="dxa"/>
          </w:tcPr>
          <w:p w:rsidR="007E4EC5" w:rsidRPr="007B716B" w:rsidRDefault="007E4EC5" w:rsidP="002407BA">
            <w:pPr>
              <w:tabs>
                <w:tab w:val="left" w:pos="432"/>
              </w:tabs>
              <w:spacing w:before="0"/>
              <w:ind w:firstLine="252"/>
            </w:pPr>
            <w:r w:rsidRPr="007B716B">
              <w:t>Учебно-методическое обеспечение дисциплины (модуля)</w:t>
            </w:r>
          </w:p>
        </w:tc>
        <w:tc>
          <w:tcPr>
            <w:tcW w:w="611" w:type="dxa"/>
          </w:tcPr>
          <w:p w:rsidR="007E4EC5" w:rsidRPr="007B716B" w:rsidRDefault="007E4EC5" w:rsidP="002407BA">
            <w:pPr>
              <w:spacing w:before="0"/>
              <w:jc w:val="center"/>
            </w:pPr>
          </w:p>
        </w:tc>
      </w:tr>
      <w:tr w:rsidR="007E4EC5" w:rsidRPr="007B716B">
        <w:trPr>
          <w:trHeight w:val="317"/>
        </w:trPr>
        <w:tc>
          <w:tcPr>
            <w:tcW w:w="1080" w:type="dxa"/>
          </w:tcPr>
          <w:p w:rsidR="007E4EC5" w:rsidRPr="007B716B" w:rsidRDefault="007E4EC5" w:rsidP="002407BA">
            <w:pPr>
              <w:numPr>
                <w:ilvl w:val="0"/>
                <w:numId w:val="2"/>
              </w:numPr>
              <w:tabs>
                <w:tab w:val="left" w:pos="0"/>
              </w:tabs>
              <w:spacing w:before="0"/>
              <w:jc w:val="center"/>
            </w:pPr>
          </w:p>
        </w:tc>
        <w:tc>
          <w:tcPr>
            <w:tcW w:w="7920" w:type="dxa"/>
          </w:tcPr>
          <w:p w:rsidR="007E4EC5" w:rsidRPr="007B716B" w:rsidRDefault="007E4EC5" w:rsidP="002407BA">
            <w:pPr>
              <w:tabs>
                <w:tab w:val="left" w:pos="432"/>
              </w:tabs>
              <w:spacing w:before="0"/>
              <w:ind w:firstLine="252"/>
            </w:pPr>
            <w:r w:rsidRPr="007B716B">
              <w:t>Образо</w:t>
            </w:r>
            <w:r>
              <w:t xml:space="preserve">вательные </w:t>
            </w:r>
            <w:r w:rsidRPr="007B716B">
              <w:t>технологии</w:t>
            </w:r>
          </w:p>
        </w:tc>
        <w:tc>
          <w:tcPr>
            <w:tcW w:w="611" w:type="dxa"/>
          </w:tcPr>
          <w:p w:rsidR="007E4EC5" w:rsidRPr="007B716B" w:rsidRDefault="007E4EC5" w:rsidP="002407BA">
            <w:pPr>
              <w:spacing w:before="0"/>
              <w:jc w:val="center"/>
            </w:pPr>
          </w:p>
        </w:tc>
      </w:tr>
      <w:tr w:rsidR="007E4EC5" w:rsidRPr="007B716B">
        <w:trPr>
          <w:trHeight w:val="317"/>
        </w:trPr>
        <w:tc>
          <w:tcPr>
            <w:tcW w:w="1080" w:type="dxa"/>
          </w:tcPr>
          <w:p w:rsidR="007E4EC5" w:rsidRPr="007B716B" w:rsidRDefault="007E4EC5" w:rsidP="002407BA">
            <w:pPr>
              <w:numPr>
                <w:ilvl w:val="0"/>
                <w:numId w:val="2"/>
              </w:numPr>
              <w:tabs>
                <w:tab w:val="left" w:pos="0"/>
              </w:tabs>
              <w:spacing w:before="0"/>
              <w:jc w:val="center"/>
            </w:pPr>
          </w:p>
        </w:tc>
        <w:tc>
          <w:tcPr>
            <w:tcW w:w="7920" w:type="dxa"/>
          </w:tcPr>
          <w:p w:rsidR="007E4EC5" w:rsidRPr="007B716B" w:rsidRDefault="007E4EC5" w:rsidP="002407BA">
            <w:pPr>
              <w:tabs>
                <w:tab w:val="left" w:pos="432"/>
              </w:tabs>
              <w:spacing w:before="0"/>
              <w:ind w:firstLine="252"/>
            </w:pPr>
            <w:r w:rsidRPr="00E87B60">
              <w:t>Методические рекомендации по дисциплине (модулю)</w:t>
            </w:r>
            <w:r>
              <w:t xml:space="preserve"> </w:t>
            </w:r>
          </w:p>
        </w:tc>
        <w:tc>
          <w:tcPr>
            <w:tcW w:w="611" w:type="dxa"/>
          </w:tcPr>
          <w:p w:rsidR="007E4EC5" w:rsidRPr="007B716B" w:rsidRDefault="007E4EC5" w:rsidP="002407BA">
            <w:pPr>
              <w:spacing w:before="0"/>
              <w:jc w:val="center"/>
            </w:pPr>
          </w:p>
        </w:tc>
      </w:tr>
      <w:tr w:rsidR="007E4EC5" w:rsidRPr="007B716B">
        <w:trPr>
          <w:trHeight w:val="317"/>
        </w:trPr>
        <w:tc>
          <w:tcPr>
            <w:tcW w:w="1080" w:type="dxa"/>
          </w:tcPr>
          <w:p w:rsidR="007E4EC5" w:rsidRPr="007B716B" w:rsidRDefault="007E4EC5" w:rsidP="002407BA">
            <w:pPr>
              <w:numPr>
                <w:ilvl w:val="0"/>
                <w:numId w:val="2"/>
              </w:numPr>
              <w:tabs>
                <w:tab w:val="left" w:pos="0"/>
              </w:tabs>
              <w:spacing w:before="0"/>
              <w:jc w:val="center"/>
            </w:pPr>
          </w:p>
        </w:tc>
        <w:tc>
          <w:tcPr>
            <w:tcW w:w="7920" w:type="dxa"/>
          </w:tcPr>
          <w:p w:rsidR="007E4EC5" w:rsidRPr="007B716B" w:rsidRDefault="007E4EC5" w:rsidP="002407BA">
            <w:pPr>
              <w:tabs>
                <w:tab w:val="left" w:pos="432"/>
              </w:tabs>
              <w:spacing w:before="0"/>
              <w:ind w:firstLine="252"/>
            </w:pPr>
            <w:r w:rsidRPr="007B716B">
              <w:t>Обеспечение образовательного процесса для лиц с ограниченными возможностями здоровья и инвалидов</w:t>
            </w:r>
          </w:p>
        </w:tc>
        <w:tc>
          <w:tcPr>
            <w:tcW w:w="611" w:type="dxa"/>
          </w:tcPr>
          <w:p w:rsidR="007E4EC5" w:rsidRPr="007B716B" w:rsidRDefault="007E4EC5" w:rsidP="002407BA">
            <w:pPr>
              <w:spacing w:before="0"/>
              <w:jc w:val="center"/>
            </w:pPr>
          </w:p>
        </w:tc>
      </w:tr>
      <w:tr w:rsidR="007E4EC5" w:rsidRPr="007B716B">
        <w:trPr>
          <w:trHeight w:val="303"/>
        </w:trPr>
        <w:tc>
          <w:tcPr>
            <w:tcW w:w="1080" w:type="dxa"/>
          </w:tcPr>
          <w:p w:rsidR="007E4EC5" w:rsidRPr="007B716B" w:rsidRDefault="007E4EC5" w:rsidP="002407BA">
            <w:pPr>
              <w:numPr>
                <w:ilvl w:val="0"/>
                <w:numId w:val="2"/>
              </w:numPr>
              <w:tabs>
                <w:tab w:val="left" w:pos="0"/>
              </w:tabs>
              <w:spacing w:before="0"/>
              <w:jc w:val="center"/>
            </w:pPr>
          </w:p>
        </w:tc>
        <w:tc>
          <w:tcPr>
            <w:tcW w:w="7920" w:type="dxa"/>
          </w:tcPr>
          <w:p w:rsidR="007E4EC5" w:rsidRPr="007B716B" w:rsidRDefault="007E4EC5" w:rsidP="002407BA">
            <w:pPr>
              <w:tabs>
                <w:tab w:val="left" w:pos="432"/>
              </w:tabs>
              <w:spacing w:before="0"/>
              <w:ind w:firstLine="252"/>
            </w:pPr>
            <w:r w:rsidRPr="007B716B">
              <w:t xml:space="preserve">Материально-техническое обеспечение </w:t>
            </w:r>
            <w:r w:rsidRPr="007B716B">
              <w:rPr>
                <w:color w:val="000000"/>
                <w:spacing w:val="5"/>
              </w:rPr>
              <w:t>дисциплины (модуля)</w:t>
            </w:r>
          </w:p>
        </w:tc>
        <w:tc>
          <w:tcPr>
            <w:tcW w:w="611" w:type="dxa"/>
          </w:tcPr>
          <w:p w:rsidR="007E4EC5" w:rsidRPr="007B716B" w:rsidRDefault="007E4EC5" w:rsidP="002407BA">
            <w:pPr>
              <w:spacing w:before="0"/>
              <w:jc w:val="center"/>
            </w:pPr>
          </w:p>
        </w:tc>
      </w:tr>
      <w:tr w:rsidR="007E4EC5" w:rsidRPr="00CE79B2">
        <w:trPr>
          <w:trHeight w:val="303"/>
        </w:trPr>
        <w:tc>
          <w:tcPr>
            <w:tcW w:w="1080" w:type="dxa"/>
          </w:tcPr>
          <w:p w:rsidR="007E4EC5" w:rsidRPr="007B716B" w:rsidRDefault="007E4EC5" w:rsidP="002407BA">
            <w:pPr>
              <w:numPr>
                <w:ilvl w:val="0"/>
                <w:numId w:val="2"/>
              </w:numPr>
              <w:tabs>
                <w:tab w:val="left" w:pos="0"/>
              </w:tabs>
              <w:spacing w:before="0"/>
              <w:jc w:val="center"/>
            </w:pPr>
          </w:p>
        </w:tc>
        <w:tc>
          <w:tcPr>
            <w:tcW w:w="7920" w:type="dxa"/>
          </w:tcPr>
          <w:p w:rsidR="007E4EC5" w:rsidRPr="007B716B" w:rsidRDefault="007E4EC5" w:rsidP="002407BA">
            <w:pPr>
              <w:tabs>
                <w:tab w:val="left" w:pos="432"/>
                <w:tab w:val="left" w:pos="552"/>
              </w:tabs>
              <w:spacing w:before="0"/>
              <w:ind w:firstLine="252"/>
            </w:pPr>
            <w:r w:rsidRPr="007B716B">
              <w:t>Лист регистрации изменений</w:t>
            </w:r>
          </w:p>
        </w:tc>
        <w:tc>
          <w:tcPr>
            <w:tcW w:w="611" w:type="dxa"/>
          </w:tcPr>
          <w:p w:rsidR="007E4EC5" w:rsidRPr="00CE79B2" w:rsidRDefault="007E4EC5" w:rsidP="002407BA">
            <w:pPr>
              <w:spacing w:before="0"/>
              <w:jc w:val="center"/>
            </w:pPr>
          </w:p>
        </w:tc>
      </w:tr>
      <w:tr w:rsidR="007E4EC5" w:rsidRPr="00CE79B2">
        <w:trPr>
          <w:trHeight w:val="350"/>
        </w:trPr>
        <w:tc>
          <w:tcPr>
            <w:tcW w:w="1080" w:type="dxa"/>
          </w:tcPr>
          <w:p w:rsidR="007E4EC5" w:rsidRPr="00CE79B2" w:rsidRDefault="007E4EC5" w:rsidP="002407BA">
            <w:pPr>
              <w:tabs>
                <w:tab w:val="left" w:pos="0"/>
              </w:tabs>
              <w:spacing w:before="0"/>
              <w:ind w:left="360"/>
            </w:pPr>
          </w:p>
        </w:tc>
        <w:tc>
          <w:tcPr>
            <w:tcW w:w="7920" w:type="dxa"/>
          </w:tcPr>
          <w:p w:rsidR="007E4EC5" w:rsidRPr="00CE79B2" w:rsidRDefault="007E4EC5" w:rsidP="002407BA">
            <w:pPr>
              <w:tabs>
                <w:tab w:val="left" w:pos="432"/>
              </w:tabs>
              <w:spacing w:before="0"/>
              <w:ind w:firstLine="252"/>
            </w:pPr>
          </w:p>
        </w:tc>
        <w:tc>
          <w:tcPr>
            <w:tcW w:w="611" w:type="dxa"/>
          </w:tcPr>
          <w:p w:rsidR="007E4EC5" w:rsidRPr="00CE79B2" w:rsidRDefault="007E4EC5" w:rsidP="002407BA">
            <w:pPr>
              <w:spacing w:before="0"/>
              <w:jc w:val="center"/>
            </w:pPr>
          </w:p>
        </w:tc>
      </w:tr>
    </w:tbl>
    <w:p w:rsidR="007E4EC5" w:rsidRDefault="007E4EC5" w:rsidP="00136469">
      <w:pPr>
        <w:autoSpaceDE w:val="0"/>
        <w:autoSpaceDN w:val="0"/>
        <w:adjustRightInd w:val="0"/>
        <w:spacing w:before="0" w:line="240" w:lineRule="exact"/>
        <w:ind w:firstLine="540"/>
      </w:pPr>
    </w:p>
    <w:p w:rsidR="007E4EC5" w:rsidRDefault="007E4EC5" w:rsidP="00136469">
      <w:pPr>
        <w:autoSpaceDE w:val="0"/>
        <w:autoSpaceDN w:val="0"/>
        <w:adjustRightInd w:val="0"/>
        <w:spacing w:before="0" w:line="240" w:lineRule="exact"/>
        <w:ind w:firstLine="540"/>
      </w:pPr>
    </w:p>
    <w:p w:rsidR="007E4EC5" w:rsidRDefault="007E4EC5" w:rsidP="00136469">
      <w:pPr>
        <w:autoSpaceDE w:val="0"/>
        <w:autoSpaceDN w:val="0"/>
        <w:adjustRightInd w:val="0"/>
        <w:spacing w:before="0" w:line="240" w:lineRule="exact"/>
        <w:ind w:firstLine="540"/>
      </w:pPr>
    </w:p>
    <w:p w:rsidR="007E4EC5" w:rsidRDefault="007E4EC5" w:rsidP="00136469">
      <w:pPr>
        <w:autoSpaceDE w:val="0"/>
        <w:autoSpaceDN w:val="0"/>
        <w:adjustRightInd w:val="0"/>
        <w:spacing w:before="0" w:line="240" w:lineRule="exact"/>
        <w:ind w:firstLine="540"/>
      </w:pPr>
    </w:p>
    <w:p w:rsidR="007E4EC5" w:rsidRDefault="007E4EC5" w:rsidP="00136469">
      <w:pPr>
        <w:autoSpaceDE w:val="0"/>
        <w:autoSpaceDN w:val="0"/>
        <w:adjustRightInd w:val="0"/>
        <w:spacing w:before="0" w:line="240" w:lineRule="exact"/>
        <w:ind w:firstLine="540"/>
      </w:pPr>
    </w:p>
    <w:p w:rsidR="007E4EC5" w:rsidRDefault="007E4EC5" w:rsidP="00136469">
      <w:pPr>
        <w:autoSpaceDE w:val="0"/>
        <w:autoSpaceDN w:val="0"/>
        <w:adjustRightInd w:val="0"/>
        <w:spacing w:before="0" w:line="240" w:lineRule="exact"/>
        <w:ind w:firstLine="540"/>
      </w:pPr>
    </w:p>
    <w:p w:rsidR="007E4EC5" w:rsidRDefault="007E4EC5" w:rsidP="00136469">
      <w:pPr>
        <w:autoSpaceDE w:val="0"/>
        <w:autoSpaceDN w:val="0"/>
        <w:adjustRightInd w:val="0"/>
        <w:spacing w:before="0" w:line="240" w:lineRule="exact"/>
        <w:ind w:firstLine="540"/>
      </w:pPr>
    </w:p>
    <w:p w:rsidR="007E4EC5" w:rsidRDefault="007E4EC5" w:rsidP="00136469">
      <w:pPr>
        <w:autoSpaceDE w:val="0"/>
        <w:autoSpaceDN w:val="0"/>
        <w:adjustRightInd w:val="0"/>
        <w:spacing w:before="0" w:line="240" w:lineRule="exact"/>
        <w:ind w:firstLine="540"/>
      </w:pPr>
    </w:p>
    <w:p w:rsidR="007E4EC5" w:rsidRDefault="007E4EC5" w:rsidP="00136469">
      <w:pPr>
        <w:autoSpaceDE w:val="0"/>
        <w:autoSpaceDN w:val="0"/>
        <w:adjustRightInd w:val="0"/>
        <w:spacing w:before="0" w:line="240" w:lineRule="exact"/>
        <w:ind w:firstLine="540"/>
      </w:pPr>
    </w:p>
    <w:p w:rsidR="007E4EC5" w:rsidRDefault="007E4EC5" w:rsidP="00136469">
      <w:pPr>
        <w:autoSpaceDE w:val="0"/>
        <w:autoSpaceDN w:val="0"/>
        <w:adjustRightInd w:val="0"/>
        <w:spacing w:before="0" w:line="240" w:lineRule="exact"/>
        <w:ind w:firstLine="540"/>
      </w:pPr>
    </w:p>
    <w:p w:rsidR="007E4EC5" w:rsidRDefault="007E4EC5" w:rsidP="00136469">
      <w:pPr>
        <w:autoSpaceDE w:val="0"/>
        <w:autoSpaceDN w:val="0"/>
        <w:adjustRightInd w:val="0"/>
        <w:spacing w:before="0" w:line="240" w:lineRule="exact"/>
        <w:ind w:firstLine="540"/>
      </w:pPr>
    </w:p>
    <w:p w:rsidR="007E4EC5" w:rsidRDefault="007E4EC5" w:rsidP="00136469">
      <w:pPr>
        <w:autoSpaceDE w:val="0"/>
        <w:autoSpaceDN w:val="0"/>
        <w:adjustRightInd w:val="0"/>
        <w:spacing w:before="0" w:line="240" w:lineRule="exact"/>
        <w:ind w:firstLine="540"/>
      </w:pPr>
    </w:p>
    <w:p w:rsidR="007E4EC5" w:rsidRDefault="007E4EC5" w:rsidP="00DD0BC4">
      <w:pPr>
        <w:spacing w:before="0"/>
        <w:ind w:right="-57"/>
        <w:jc w:val="center"/>
        <w:rPr>
          <w:b/>
          <w:bCs/>
        </w:rPr>
      </w:pPr>
    </w:p>
    <w:p w:rsidR="007E4EC5" w:rsidRDefault="007E4EC5" w:rsidP="00DD0BC4">
      <w:pPr>
        <w:pStyle w:val="BodyText"/>
        <w:widowControl w:val="0"/>
        <w:tabs>
          <w:tab w:val="left" w:pos="709"/>
        </w:tabs>
        <w:spacing w:before="0" w:after="0"/>
        <w:jc w:val="right"/>
        <w:rPr>
          <w:rFonts w:ascii="Times New Roman" w:hAnsi="Times New Roman" w:cs="Times New Roman"/>
          <w:b/>
          <w:bCs/>
        </w:rPr>
      </w:pPr>
    </w:p>
    <w:p w:rsidR="007E4EC5" w:rsidRPr="003E387D" w:rsidRDefault="007E4EC5" w:rsidP="00DD0BC4">
      <w:pPr>
        <w:pStyle w:val="BodyText"/>
        <w:widowControl w:val="0"/>
        <w:tabs>
          <w:tab w:val="left" w:pos="709"/>
        </w:tabs>
        <w:spacing w:before="0" w:after="0"/>
        <w:jc w:val="right"/>
        <w:rPr>
          <w:rFonts w:ascii="Times New Roman" w:hAnsi="Times New Roman" w:cs="Times New Roman"/>
          <w:b/>
          <w:bCs/>
        </w:rPr>
      </w:pPr>
    </w:p>
    <w:p w:rsidR="007E4EC5" w:rsidRPr="003E387D" w:rsidRDefault="007E4EC5" w:rsidP="00DD0BC4">
      <w:pPr>
        <w:pStyle w:val="BodyTextIndent"/>
        <w:spacing w:before="0" w:after="0"/>
        <w:ind w:left="284"/>
        <w:jc w:val="right"/>
      </w:pPr>
      <w:r w:rsidRPr="003E387D">
        <w:rPr>
          <w:b/>
          <w:bCs/>
        </w:rPr>
        <w:br w:type="page"/>
      </w:r>
    </w:p>
    <w:p w:rsidR="007E4EC5" w:rsidRPr="003E387D" w:rsidRDefault="007E4EC5" w:rsidP="00DD0BC4">
      <w:pPr>
        <w:spacing w:before="0"/>
        <w:jc w:val="center"/>
        <w:rPr>
          <w:b/>
          <w:bCs/>
        </w:rPr>
      </w:pPr>
      <w:r w:rsidRPr="003E387D">
        <w:rPr>
          <w:b/>
          <w:bCs/>
        </w:rPr>
        <w:t>Пояснительная записка</w:t>
      </w:r>
    </w:p>
    <w:p w:rsidR="007E4EC5" w:rsidRPr="00FA5D17" w:rsidRDefault="007E4EC5" w:rsidP="004F59CA">
      <w:pPr>
        <w:pStyle w:val="BodyText"/>
        <w:spacing w:line="240" w:lineRule="exact"/>
        <w:ind w:firstLine="540"/>
        <w:jc w:val="both"/>
        <w:rPr>
          <w:rFonts w:ascii="Times New Roman" w:hAnsi="Times New Roman" w:cs="Times New Roman"/>
        </w:rPr>
      </w:pPr>
      <w:r w:rsidRPr="00FA5D17">
        <w:rPr>
          <w:rFonts w:ascii="Times New Roman" w:hAnsi="Times New Roman" w:cs="Times New Roman"/>
        </w:rPr>
        <w:t xml:space="preserve">Рабочая программа дисциплины составлена в соответствии с требованиями ФГОС ВО по направлению подготовки </w:t>
      </w:r>
      <w:r w:rsidRPr="004F59CA">
        <w:rPr>
          <w:rFonts w:ascii="Times New Roman" w:hAnsi="Times New Roman" w:cs="Times New Roman"/>
        </w:rPr>
        <w:t>44.03.05 Педагогическое образование</w:t>
      </w:r>
      <w:r>
        <w:rPr>
          <w:rFonts w:ascii="Times New Roman" w:hAnsi="Times New Roman" w:cs="Times New Roman"/>
        </w:rPr>
        <w:t xml:space="preserve"> (с двумя профилями подготовки), н</w:t>
      </w:r>
      <w:r w:rsidRPr="004F59CA">
        <w:rPr>
          <w:rFonts w:ascii="Times New Roman" w:hAnsi="Times New Roman" w:cs="Times New Roman"/>
        </w:rPr>
        <w:t>аправленность: Физика и Информатика</w:t>
      </w:r>
      <w:r w:rsidRPr="00A07EF7">
        <w:rPr>
          <w:rFonts w:ascii="Times New Roman" w:hAnsi="Times New Roman" w:cs="Times New Roman"/>
        </w:rPr>
        <w:t>.</w:t>
      </w:r>
    </w:p>
    <w:p w:rsidR="007E4EC5" w:rsidRPr="004F59CA" w:rsidRDefault="007E4EC5" w:rsidP="004F59CA">
      <w:pPr>
        <w:pStyle w:val="NormalWeb"/>
        <w:spacing w:before="0" w:beforeAutospacing="0" w:after="0" w:afterAutospacing="0"/>
        <w:ind w:firstLine="540"/>
        <w:jc w:val="both"/>
        <w:rPr>
          <w:lang w:val="ru-RU"/>
        </w:rPr>
      </w:pPr>
      <w:r w:rsidRPr="004F59CA">
        <w:rPr>
          <w:lang w:val="ru-RU"/>
        </w:rPr>
        <w:t>РП представляет собой совокупность дидактических материалов, направленных на реализацию содержательных, методических и организационных условий подготовки по направлению подготовки 44.03.05 Педагогическое образование (с двумя профилями подготовки), направленность: Физика и Информатика.</w:t>
      </w:r>
      <w:r>
        <w:rPr>
          <w:lang w:val="ru-RU"/>
        </w:rPr>
        <w:t xml:space="preserve"> </w:t>
      </w:r>
      <w:r w:rsidRPr="004F59CA">
        <w:rPr>
          <w:lang w:val="ru-RU"/>
        </w:rPr>
        <w:t xml:space="preserve">Дисциплина относится к </w:t>
      </w:r>
      <w:r>
        <w:rPr>
          <w:lang w:val="ru-RU"/>
        </w:rPr>
        <w:t>факультативной части</w:t>
      </w:r>
      <w:r w:rsidRPr="004F59CA">
        <w:rPr>
          <w:lang w:val="ru-RU"/>
        </w:rPr>
        <w:t>.</w:t>
      </w:r>
    </w:p>
    <w:p w:rsidR="007E4EC5" w:rsidRDefault="007E4EC5" w:rsidP="00DD0BC4">
      <w:pPr>
        <w:spacing w:before="0"/>
        <w:ind w:firstLine="567"/>
        <w:jc w:val="both"/>
      </w:pPr>
      <w:r w:rsidRPr="00E33FD2">
        <w:rPr>
          <w:i/>
          <w:iCs/>
        </w:rPr>
        <w:t>Объем дисциплины</w:t>
      </w:r>
      <w:r>
        <w:rPr>
          <w:i/>
          <w:iCs/>
        </w:rPr>
        <w:t xml:space="preserve"> </w:t>
      </w:r>
      <w:r>
        <w:t>36 ч. / 1 з.е</w:t>
      </w:r>
      <w:r w:rsidRPr="00E33FD2">
        <w:t xml:space="preserve">.; </w:t>
      </w:r>
    </w:p>
    <w:p w:rsidR="007E4EC5" w:rsidRDefault="007E4EC5" w:rsidP="00DD0BC4">
      <w:pPr>
        <w:spacing w:before="0"/>
        <w:ind w:firstLine="567"/>
        <w:jc w:val="both"/>
      </w:pPr>
      <w:r>
        <w:t xml:space="preserve">контактная работа: 24,25 ч. </w:t>
      </w:r>
    </w:p>
    <w:p w:rsidR="007E4EC5" w:rsidRDefault="007E4EC5" w:rsidP="00DD0BC4">
      <w:pPr>
        <w:spacing w:before="0"/>
        <w:ind w:firstLine="567"/>
        <w:jc w:val="both"/>
      </w:pPr>
      <w:r>
        <w:t>занятия лекционного типа - 12 ч.</w:t>
      </w:r>
    </w:p>
    <w:p w:rsidR="007E4EC5" w:rsidRDefault="007E4EC5" w:rsidP="00DD0BC4">
      <w:pPr>
        <w:spacing w:before="0"/>
        <w:ind w:firstLine="567"/>
        <w:jc w:val="both"/>
      </w:pPr>
      <w:r>
        <w:t>занятия семинарского типа -12 ч.</w:t>
      </w:r>
    </w:p>
    <w:p w:rsidR="007E4EC5" w:rsidRDefault="007E4EC5" w:rsidP="00DD0BC4">
      <w:pPr>
        <w:spacing w:before="0"/>
        <w:ind w:firstLine="567"/>
        <w:jc w:val="both"/>
      </w:pPr>
      <w:r>
        <w:t>контроль самостоятельной работы - 0 ч.</w:t>
      </w:r>
    </w:p>
    <w:p w:rsidR="007E4EC5" w:rsidRDefault="007E4EC5" w:rsidP="00DD0BC4">
      <w:pPr>
        <w:spacing w:before="0"/>
        <w:ind w:firstLine="567"/>
        <w:jc w:val="both"/>
      </w:pPr>
      <w:r>
        <w:t>иная контактная работа - 0,25 ч.</w:t>
      </w:r>
    </w:p>
    <w:p w:rsidR="007E4EC5" w:rsidRDefault="007E4EC5" w:rsidP="00DD0BC4">
      <w:pPr>
        <w:spacing w:before="0"/>
        <w:ind w:firstLine="567"/>
        <w:jc w:val="both"/>
      </w:pPr>
      <w:r>
        <w:t xml:space="preserve">СР – 11,75 ч. </w:t>
      </w:r>
    </w:p>
    <w:p w:rsidR="007E4EC5" w:rsidRDefault="007E4EC5" w:rsidP="00C1094F">
      <w:pPr>
        <w:spacing w:before="0"/>
        <w:jc w:val="both"/>
      </w:pPr>
    </w:p>
    <w:p w:rsidR="007E4EC5" w:rsidRPr="003E387D" w:rsidRDefault="007E4EC5" w:rsidP="00DD0BC4">
      <w:pPr>
        <w:spacing w:before="0"/>
        <w:ind w:firstLine="540"/>
        <w:jc w:val="both"/>
      </w:pPr>
      <w:r w:rsidRPr="003E387D">
        <w:t xml:space="preserve">Ключевые слова: </w:t>
      </w:r>
      <w:r>
        <w:t>общество, социальные процессы, социальная структура, социализация, девиация, социальный институт</w:t>
      </w:r>
      <w:r w:rsidRPr="00DA0F80">
        <w:t>.</w:t>
      </w:r>
    </w:p>
    <w:p w:rsidR="007E4EC5" w:rsidRPr="003E387D" w:rsidRDefault="007E4EC5" w:rsidP="00DD0BC4">
      <w:pPr>
        <w:spacing w:before="0"/>
        <w:ind w:firstLine="540"/>
        <w:jc w:val="both"/>
      </w:pPr>
      <w:r w:rsidRPr="003E387D">
        <w:t xml:space="preserve">Составитель: </w:t>
      </w:r>
      <w:r>
        <w:t>Хунагов Р.Д.</w:t>
      </w:r>
      <w:r w:rsidRPr="003E387D">
        <w:t xml:space="preserve">, </w:t>
      </w:r>
      <w:r>
        <w:t>д.с.н.,</w:t>
      </w:r>
      <w:r w:rsidRPr="003E387D">
        <w:t xml:space="preserve"> </w:t>
      </w:r>
      <w:r>
        <w:t>профессор, профессор</w:t>
      </w:r>
      <w:r w:rsidRPr="003E387D">
        <w:t xml:space="preserve"> кафедры философии и социологии.</w:t>
      </w:r>
    </w:p>
    <w:p w:rsidR="007E4EC5" w:rsidRPr="003E387D" w:rsidRDefault="007E4EC5" w:rsidP="00DD0BC4">
      <w:pPr>
        <w:autoSpaceDE w:val="0"/>
        <w:autoSpaceDN w:val="0"/>
        <w:adjustRightInd w:val="0"/>
        <w:spacing w:before="0"/>
        <w:ind w:firstLine="540"/>
        <w:rPr>
          <w:b/>
          <w:bCs/>
        </w:rPr>
      </w:pPr>
    </w:p>
    <w:p w:rsidR="007E4EC5" w:rsidRPr="003E387D" w:rsidRDefault="007E4EC5" w:rsidP="00DD0BC4">
      <w:pPr>
        <w:autoSpaceDE w:val="0"/>
        <w:autoSpaceDN w:val="0"/>
        <w:adjustRightInd w:val="0"/>
        <w:spacing w:before="0"/>
        <w:ind w:firstLine="540"/>
        <w:rPr>
          <w:b/>
          <w:bCs/>
        </w:rPr>
      </w:pPr>
      <w:r w:rsidRPr="003E387D">
        <w:rPr>
          <w:b/>
          <w:bCs/>
        </w:rPr>
        <w:t>1. Цели и задачи дисциплины (модуля).</w:t>
      </w:r>
    </w:p>
    <w:p w:rsidR="007E4EC5" w:rsidRPr="003E387D" w:rsidRDefault="007E4EC5" w:rsidP="00DD0BC4">
      <w:pPr>
        <w:autoSpaceDE w:val="0"/>
        <w:autoSpaceDN w:val="0"/>
        <w:adjustRightInd w:val="0"/>
        <w:spacing w:before="0"/>
        <w:ind w:firstLine="540"/>
        <w:jc w:val="both"/>
        <w:rPr>
          <w:color w:val="FF0000"/>
        </w:rPr>
      </w:pPr>
      <w:r w:rsidRPr="003E387D">
        <w:t xml:space="preserve">Изучение дисциплины направлено на формирование следующих компетенций: </w:t>
      </w:r>
    </w:p>
    <w:p w:rsidR="007E4EC5" w:rsidRDefault="007E4EC5" w:rsidP="00DD0BC4">
      <w:pPr>
        <w:pStyle w:val="ListParagraph"/>
        <w:numPr>
          <w:ilvl w:val="0"/>
          <w:numId w:val="12"/>
        </w:numPr>
        <w:tabs>
          <w:tab w:val="left" w:pos="993"/>
        </w:tabs>
        <w:spacing w:before="0"/>
        <w:ind w:left="0" w:firstLine="709"/>
        <w:jc w:val="both"/>
      </w:pPr>
      <w:r w:rsidRPr="000A1F01">
        <w:t>Способен осуществлять социальное взаимодействие и реализовывать свою роль в команде</w:t>
      </w:r>
      <w:r>
        <w:t xml:space="preserve"> (УК-3).</w:t>
      </w:r>
    </w:p>
    <w:p w:rsidR="007E4EC5" w:rsidRDefault="007E4EC5" w:rsidP="00FA5D17">
      <w:pPr>
        <w:pStyle w:val="ListParagraph"/>
        <w:tabs>
          <w:tab w:val="left" w:pos="993"/>
        </w:tabs>
        <w:spacing w:before="0"/>
        <w:ind w:left="0"/>
        <w:jc w:val="both"/>
      </w:pPr>
    </w:p>
    <w:p w:rsidR="007E4EC5" w:rsidRPr="003E387D" w:rsidRDefault="007E4EC5" w:rsidP="00DD0BC4">
      <w:pPr>
        <w:autoSpaceDE w:val="0"/>
        <w:autoSpaceDN w:val="0"/>
        <w:adjustRightInd w:val="0"/>
        <w:spacing w:before="0"/>
        <w:ind w:firstLine="540"/>
        <w:jc w:val="both"/>
      </w:pPr>
      <w:r w:rsidRPr="003E387D">
        <w:t>Показателями компетенций являются:</w:t>
      </w:r>
    </w:p>
    <w:p w:rsidR="007E4EC5" w:rsidRDefault="007E4EC5" w:rsidP="00DD0BC4">
      <w:pPr>
        <w:spacing w:before="0"/>
        <w:ind w:firstLine="709"/>
        <w:rPr>
          <w:b/>
          <w:bCs/>
        </w:rPr>
      </w:pPr>
      <w:r w:rsidRPr="003E387D">
        <w:rPr>
          <w:b/>
          <w:bCs/>
        </w:rPr>
        <w:t>Знания:</w:t>
      </w:r>
    </w:p>
    <w:p w:rsidR="007E4EC5" w:rsidRPr="00DD0BC4" w:rsidRDefault="007E4EC5" w:rsidP="00757530">
      <w:pPr>
        <w:spacing w:before="0" w:line="276" w:lineRule="auto"/>
        <w:ind w:firstLine="709"/>
        <w:jc w:val="both"/>
      </w:pPr>
      <w:r>
        <w:t>основные показатели социокультурной активности и эффективности деятельности общества, принципы построения моделей общества, теоретические и практические подходы к определению источников и механизмов социального управления, социальные проблемы общества на микро- и макроуровнях</w:t>
      </w:r>
      <w:r w:rsidRPr="00822CE3">
        <w:t xml:space="preserve">. </w:t>
      </w:r>
    </w:p>
    <w:p w:rsidR="007E4EC5" w:rsidRPr="003E387D" w:rsidRDefault="007E4EC5" w:rsidP="00DD0BC4">
      <w:pPr>
        <w:spacing w:before="0" w:line="276" w:lineRule="auto"/>
        <w:ind w:firstLine="709"/>
        <w:jc w:val="both"/>
        <w:rPr>
          <w:b/>
          <w:bCs/>
        </w:rPr>
      </w:pPr>
      <w:r w:rsidRPr="003E387D">
        <w:rPr>
          <w:b/>
          <w:bCs/>
        </w:rPr>
        <w:t xml:space="preserve">Умения: </w:t>
      </w:r>
    </w:p>
    <w:p w:rsidR="007E4EC5" w:rsidRDefault="007E4EC5" w:rsidP="00757530">
      <w:pPr>
        <w:spacing w:before="0" w:line="276" w:lineRule="auto"/>
        <w:ind w:firstLine="709"/>
        <w:jc w:val="both"/>
      </w:pPr>
      <w:r>
        <w:t>анализировать внешнюю и внутреннюю среду общества, выявлять ключевые элементы общества, и оценивать их влияние на формирование общества, использовать информацию, полученную в результате социальных исследований, анализировать социальную среду, выявлять ее ключевые элементы и оценивать их влияние на организацию управления социальными процессами</w:t>
      </w:r>
      <w:r w:rsidRPr="00822CE3">
        <w:t>.</w:t>
      </w:r>
    </w:p>
    <w:p w:rsidR="007E4EC5" w:rsidRPr="003E387D" w:rsidRDefault="007E4EC5" w:rsidP="00DD0BC4">
      <w:pPr>
        <w:spacing w:before="0" w:line="276" w:lineRule="auto"/>
        <w:ind w:firstLine="709"/>
        <w:jc w:val="both"/>
        <w:rPr>
          <w:b/>
          <w:bCs/>
        </w:rPr>
      </w:pPr>
      <w:r w:rsidRPr="003E387D">
        <w:rPr>
          <w:b/>
          <w:bCs/>
        </w:rPr>
        <w:t>Навыки:</w:t>
      </w:r>
    </w:p>
    <w:p w:rsidR="007E4EC5" w:rsidRPr="002F615D" w:rsidRDefault="007E4EC5" w:rsidP="00757530">
      <w:pPr>
        <w:spacing w:before="0" w:line="276" w:lineRule="auto"/>
        <w:ind w:firstLine="709"/>
        <w:jc w:val="both"/>
      </w:pPr>
      <w:r>
        <w:t>методами формулирования и реализации стратегий социальной системы, методами формулирования и реализации стратегий общественного развития, методами анализа и социального прогнозирования в сфере социального взаимодействия, современными технологиями влияния на индивидуальное и групповое поведение в целях повышения эффективности управления социальными процессами.</w:t>
      </w:r>
    </w:p>
    <w:p w:rsidR="007E4EC5" w:rsidRDefault="007E4EC5" w:rsidP="00DD0BC4">
      <w:pPr>
        <w:spacing w:before="0" w:line="276" w:lineRule="auto"/>
        <w:ind w:firstLine="709"/>
        <w:jc w:val="both"/>
      </w:pPr>
    </w:p>
    <w:p w:rsidR="007E4EC5" w:rsidRDefault="007E4EC5" w:rsidP="000467AC">
      <w:pPr>
        <w:widowControl w:val="0"/>
        <w:autoSpaceDE w:val="0"/>
        <w:autoSpaceDN w:val="0"/>
        <w:adjustRightInd w:val="0"/>
      </w:pPr>
      <w:r>
        <w:t xml:space="preserve">     </w:t>
      </w:r>
      <w:r w:rsidRPr="009E3908">
        <w:t xml:space="preserve">Таблица 1. </w:t>
      </w:r>
      <w:r w:rsidRPr="007D5F21">
        <w:t xml:space="preserve">Перечень планируемых результатов обучения по дисциплине </w:t>
      </w:r>
      <w:r w:rsidRPr="005260CC">
        <w:t>(модулю),</w:t>
      </w:r>
      <w:r w:rsidRPr="007D5F21">
        <w:t xml:space="preserve"> соотнесенных с индикаторами достижения компетенций</w:t>
      </w:r>
    </w:p>
    <w:p w:rsidR="007E4EC5" w:rsidRPr="00C91B6F" w:rsidRDefault="007E4EC5" w:rsidP="000467AC">
      <w:pPr>
        <w:widowControl w:val="0"/>
        <w:autoSpaceDE w:val="0"/>
        <w:autoSpaceDN w:val="0"/>
        <w:adjustRightInd w:val="0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723"/>
        <w:gridCol w:w="3115"/>
        <w:gridCol w:w="3517"/>
      </w:tblGrid>
      <w:tr w:rsidR="007E4EC5" w:rsidRPr="00C91B6F">
        <w:tc>
          <w:tcPr>
            <w:tcW w:w="2723" w:type="dxa"/>
          </w:tcPr>
          <w:p w:rsidR="007E4EC5" w:rsidRDefault="007E4EC5" w:rsidP="002407B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C91B6F">
              <w:rPr>
                <w:b/>
                <w:bCs/>
              </w:rPr>
              <w:t>Компетенция</w:t>
            </w:r>
          </w:p>
          <w:p w:rsidR="007E4EC5" w:rsidRPr="00491B49" w:rsidRDefault="007E4EC5" w:rsidP="002407B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(код и наименование)</w:t>
            </w:r>
          </w:p>
        </w:tc>
        <w:tc>
          <w:tcPr>
            <w:tcW w:w="3115" w:type="dxa"/>
          </w:tcPr>
          <w:p w:rsidR="007E4EC5" w:rsidRDefault="007E4EC5" w:rsidP="002407B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C91B6F">
              <w:rPr>
                <w:b/>
                <w:bCs/>
              </w:rPr>
              <w:t>Индикаторы компетенций</w:t>
            </w:r>
          </w:p>
          <w:p w:rsidR="007E4EC5" w:rsidRPr="00491B49" w:rsidRDefault="007E4EC5" w:rsidP="002407B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(код и наименование)</w:t>
            </w:r>
          </w:p>
        </w:tc>
        <w:tc>
          <w:tcPr>
            <w:tcW w:w="3517" w:type="dxa"/>
          </w:tcPr>
          <w:p w:rsidR="007E4EC5" w:rsidRPr="00C91B6F" w:rsidRDefault="007E4EC5" w:rsidP="002407B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C91B6F">
              <w:rPr>
                <w:b/>
                <w:bCs/>
              </w:rPr>
              <w:t>Результаты обучения</w:t>
            </w:r>
          </w:p>
        </w:tc>
      </w:tr>
      <w:tr w:rsidR="007E4EC5" w:rsidRPr="00C91B6F">
        <w:tc>
          <w:tcPr>
            <w:tcW w:w="2723" w:type="dxa"/>
            <w:vMerge w:val="restart"/>
          </w:tcPr>
          <w:p w:rsidR="007E4EC5" w:rsidRPr="00C91B6F" w:rsidRDefault="007E4EC5" w:rsidP="002407BA">
            <w:pPr>
              <w:widowControl w:val="0"/>
              <w:autoSpaceDE w:val="0"/>
              <w:autoSpaceDN w:val="0"/>
              <w:adjustRightInd w:val="0"/>
              <w:rPr>
                <w:i/>
                <w:iCs/>
              </w:rPr>
            </w:pPr>
            <w:r w:rsidRPr="00C91B6F">
              <w:rPr>
                <w:i/>
                <w:iCs/>
              </w:rPr>
              <w:t>УК-</w:t>
            </w:r>
            <w:r>
              <w:rPr>
                <w:i/>
                <w:iCs/>
              </w:rPr>
              <w:t>3</w:t>
            </w:r>
          </w:p>
        </w:tc>
        <w:tc>
          <w:tcPr>
            <w:tcW w:w="3115" w:type="dxa"/>
          </w:tcPr>
          <w:p w:rsidR="007E4EC5" w:rsidRPr="00C0520F" w:rsidRDefault="007E4EC5" w:rsidP="000467AC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C0520F">
              <w:rPr>
                <w:i/>
                <w:iCs/>
              </w:rPr>
              <w:t>УК-</w:t>
            </w:r>
            <w:r>
              <w:rPr>
                <w:i/>
                <w:iCs/>
              </w:rPr>
              <w:t>3</w:t>
            </w:r>
            <w:r w:rsidRPr="00C0520F">
              <w:rPr>
                <w:i/>
                <w:iCs/>
              </w:rPr>
              <w:t>.1</w:t>
            </w:r>
            <w:r>
              <w:rPr>
                <w:i/>
                <w:iCs/>
              </w:rPr>
              <w:t>.</w:t>
            </w:r>
            <w:r>
              <w:rPr>
                <w:color w:val="000000"/>
                <w:sz w:val="27"/>
                <w:szCs w:val="27"/>
              </w:rPr>
              <w:t xml:space="preserve"> Умеет толерантно и конструктивно взаимодействовать с людьми с учетом их социокультурных особенностей в целях успешного выполнения профессиональных задач и усиления социальной интеграции</w:t>
            </w:r>
          </w:p>
        </w:tc>
        <w:tc>
          <w:tcPr>
            <w:tcW w:w="3517" w:type="dxa"/>
          </w:tcPr>
          <w:p w:rsidR="007E4EC5" w:rsidRDefault="007E4EC5" w:rsidP="00756689">
            <w:pPr>
              <w:spacing w:line="276" w:lineRule="auto"/>
              <w:ind w:firstLine="193"/>
              <w:jc w:val="both"/>
            </w:pPr>
            <w:r w:rsidRPr="00C0520F">
              <w:rPr>
                <w:i/>
                <w:iCs/>
              </w:rPr>
              <w:t>Знает</w:t>
            </w:r>
            <w:r>
              <w:rPr>
                <w:i/>
                <w:iCs/>
              </w:rPr>
              <w:t xml:space="preserve">: </w:t>
            </w:r>
            <w:r w:rsidRPr="00E9531E">
              <w:t>основные показатели социокультурной активности и эффективности деятельности общества, принц</w:t>
            </w:r>
            <w:r>
              <w:t>ипы построения моделей общества.</w:t>
            </w:r>
          </w:p>
          <w:p w:rsidR="007E4EC5" w:rsidRPr="00316716" w:rsidRDefault="007E4EC5" w:rsidP="00756689">
            <w:pPr>
              <w:spacing w:line="276" w:lineRule="auto"/>
              <w:ind w:firstLine="193"/>
              <w:jc w:val="both"/>
            </w:pPr>
            <w:r w:rsidRPr="00C0520F">
              <w:rPr>
                <w:i/>
                <w:iCs/>
              </w:rPr>
              <w:t>Умеет:</w:t>
            </w:r>
            <w:r>
              <w:t xml:space="preserve"> </w:t>
            </w:r>
            <w:r w:rsidRPr="00E9531E">
              <w:t>анализировать внешнюю и внутреннюю среду общества, выявлять ключевые элементы общества, и оценивать их влияние на формирование общества, использовать информацию, полученную в рез</w:t>
            </w:r>
            <w:r>
              <w:t>ультате социальных исследований.</w:t>
            </w:r>
          </w:p>
          <w:p w:rsidR="007E4EC5" w:rsidRPr="00C12B1E" w:rsidRDefault="007E4EC5" w:rsidP="006E2B2D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C0520F">
              <w:rPr>
                <w:i/>
                <w:iCs/>
              </w:rPr>
              <w:t>Владеет:</w:t>
            </w:r>
            <w:r>
              <w:t xml:space="preserve"> </w:t>
            </w:r>
            <w:r w:rsidRPr="00E9531E">
              <w:t xml:space="preserve">методами </w:t>
            </w:r>
            <w:r>
              <w:t>социологического исследования при изучении закономерностей</w:t>
            </w:r>
            <w:r w:rsidRPr="00E9531E">
              <w:t xml:space="preserve"> общественного развития.</w:t>
            </w:r>
          </w:p>
        </w:tc>
      </w:tr>
      <w:tr w:rsidR="007E4EC5" w:rsidRPr="00C91B6F">
        <w:tc>
          <w:tcPr>
            <w:tcW w:w="2723" w:type="dxa"/>
            <w:vMerge/>
          </w:tcPr>
          <w:p w:rsidR="007E4EC5" w:rsidRPr="00C91B6F" w:rsidRDefault="007E4EC5" w:rsidP="002407B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115" w:type="dxa"/>
          </w:tcPr>
          <w:p w:rsidR="007E4EC5" w:rsidRPr="00C0520F" w:rsidRDefault="007E4EC5" w:rsidP="000467AC">
            <w:pPr>
              <w:widowControl w:val="0"/>
              <w:autoSpaceDE w:val="0"/>
              <w:autoSpaceDN w:val="0"/>
              <w:adjustRightInd w:val="0"/>
              <w:jc w:val="both"/>
            </w:pPr>
            <w:r w:rsidRPr="00C0520F">
              <w:rPr>
                <w:i/>
                <w:iCs/>
              </w:rPr>
              <w:t>УК-</w:t>
            </w:r>
            <w:r>
              <w:rPr>
                <w:i/>
                <w:iCs/>
              </w:rPr>
              <w:t>3</w:t>
            </w:r>
            <w:r w:rsidRPr="00C0520F">
              <w:rPr>
                <w:i/>
                <w:iCs/>
              </w:rPr>
              <w:t>.2</w:t>
            </w:r>
            <w:r>
              <w:rPr>
                <w:i/>
                <w:iCs/>
              </w:rPr>
              <w:t>.</w:t>
            </w:r>
            <w:r>
              <w:rPr>
                <w:color w:val="000000"/>
                <w:sz w:val="27"/>
                <w:szCs w:val="27"/>
              </w:rPr>
              <w:t xml:space="preserve"> Соблюдает требования уважительного отношения к культурным традициям различных национальных и социальных групп в процессе межкультурного взаимодействия.</w:t>
            </w:r>
          </w:p>
        </w:tc>
        <w:tc>
          <w:tcPr>
            <w:tcW w:w="3517" w:type="dxa"/>
          </w:tcPr>
          <w:p w:rsidR="007E4EC5" w:rsidRPr="00C0520F" w:rsidRDefault="007E4EC5" w:rsidP="006E2B2D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C0520F">
              <w:rPr>
                <w:i/>
                <w:iCs/>
              </w:rPr>
              <w:t>Знает</w:t>
            </w:r>
            <w:r>
              <w:rPr>
                <w:i/>
                <w:iCs/>
              </w:rPr>
              <w:t>:</w:t>
            </w:r>
            <w:r>
              <w:t xml:space="preserve"> </w:t>
            </w:r>
            <w:r w:rsidRPr="00E9531E">
              <w:t xml:space="preserve">практические подходы к определению источников и механизмов </w:t>
            </w:r>
            <w:r>
              <w:t>решения профессиональных задач</w:t>
            </w:r>
            <w:r w:rsidRPr="00E9531E">
              <w:t xml:space="preserve">, </w:t>
            </w:r>
            <w:r>
              <w:t xml:space="preserve">диагностика </w:t>
            </w:r>
            <w:r w:rsidRPr="00E9531E">
              <w:t>социальны</w:t>
            </w:r>
            <w:r>
              <w:t>х</w:t>
            </w:r>
            <w:r w:rsidRPr="00E9531E">
              <w:t xml:space="preserve"> проблем об</w:t>
            </w:r>
            <w:r>
              <w:t>щества на микро- и макроуровнях.</w:t>
            </w:r>
          </w:p>
          <w:p w:rsidR="007E4EC5" w:rsidRPr="00C0520F" w:rsidRDefault="007E4EC5" w:rsidP="006E2B2D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C0520F">
              <w:rPr>
                <w:i/>
                <w:iCs/>
              </w:rPr>
              <w:t>Умеет:</w:t>
            </w:r>
            <w:r w:rsidRPr="006531AA">
              <w:t xml:space="preserve"> </w:t>
            </w:r>
            <w:r w:rsidRPr="00E9531E">
              <w:t xml:space="preserve">анализировать социальную среду, выявлять ее ключевые элементы и оценивать их влияние на организацию </w:t>
            </w:r>
            <w:r>
              <w:t>решения профессиональных задач</w:t>
            </w:r>
            <w:r w:rsidRPr="00E9531E">
              <w:t>; составлят</w:t>
            </w:r>
            <w:r>
              <w:t>ь аналитические отчеты, справки</w:t>
            </w:r>
            <w:r w:rsidRPr="00E9531E">
              <w:t xml:space="preserve">, прогнозы по результатам социологических исследований для планирования и реализации программ действия в сфере </w:t>
            </w:r>
            <w:r>
              <w:t>управления</w:t>
            </w:r>
            <w:r w:rsidRPr="006531AA">
              <w:t>.</w:t>
            </w:r>
          </w:p>
          <w:p w:rsidR="007E4EC5" w:rsidRPr="00C0520F" w:rsidRDefault="007E4EC5" w:rsidP="006E2B2D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C0520F">
              <w:rPr>
                <w:i/>
                <w:iCs/>
              </w:rPr>
              <w:t>Владеет:</w:t>
            </w:r>
            <w:r>
              <w:t xml:space="preserve"> </w:t>
            </w:r>
            <w:r w:rsidRPr="00E9531E">
              <w:t xml:space="preserve">методами анализа и социального прогнозирования в сфере социального взаимодействия, современными технологиями эффективного влияния на индивидуальное и групповое поведение для достижения </w:t>
            </w:r>
            <w:r>
              <w:t>профессиональных задач</w:t>
            </w:r>
            <w:r w:rsidRPr="00E9531E">
              <w:t>.</w:t>
            </w:r>
          </w:p>
        </w:tc>
      </w:tr>
    </w:tbl>
    <w:p w:rsidR="007E4EC5" w:rsidRDefault="007E4EC5" w:rsidP="00DD0BC4">
      <w:pPr>
        <w:spacing w:before="0" w:line="276" w:lineRule="auto"/>
        <w:ind w:firstLine="709"/>
        <w:jc w:val="both"/>
      </w:pPr>
    </w:p>
    <w:p w:rsidR="007E4EC5" w:rsidRPr="003E387D" w:rsidRDefault="007E4EC5" w:rsidP="00DD0BC4">
      <w:pPr>
        <w:spacing w:before="0"/>
        <w:ind w:firstLine="540"/>
        <w:jc w:val="both"/>
      </w:pPr>
    </w:p>
    <w:p w:rsidR="007E4EC5" w:rsidRPr="003E387D" w:rsidRDefault="007E4EC5" w:rsidP="00DD0BC4">
      <w:pPr>
        <w:spacing w:before="0"/>
        <w:ind w:firstLine="539"/>
        <w:jc w:val="both"/>
        <w:rPr>
          <w:b/>
          <w:bCs/>
        </w:rPr>
      </w:pPr>
      <w:r w:rsidRPr="003E387D">
        <w:rPr>
          <w:b/>
          <w:bCs/>
        </w:rPr>
        <w:t>2. Объем дисциплины (модуля) по видам учебной работы.</w:t>
      </w:r>
    </w:p>
    <w:p w:rsidR="007E4EC5" w:rsidRPr="003E387D" w:rsidRDefault="007E4EC5" w:rsidP="00DD0BC4">
      <w:pPr>
        <w:spacing w:before="0"/>
        <w:ind w:firstLine="180"/>
        <w:jc w:val="both"/>
      </w:pPr>
    </w:p>
    <w:p w:rsidR="007E4EC5" w:rsidRDefault="007E4EC5" w:rsidP="00DD0BC4">
      <w:pPr>
        <w:pStyle w:val="Heading3"/>
        <w:spacing w:before="0" w:after="0"/>
        <w:ind w:firstLine="180"/>
        <w:jc w:val="left"/>
        <w:rPr>
          <w:b w:val="0"/>
          <w:bCs w:val="0"/>
        </w:rPr>
      </w:pPr>
      <w:r w:rsidRPr="003E387D">
        <w:rPr>
          <w:b w:val="0"/>
          <w:bCs w:val="0"/>
        </w:rPr>
        <w:t xml:space="preserve">Таблица </w:t>
      </w:r>
      <w:r>
        <w:rPr>
          <w:b w:val="0"/>
          <w:bCs w:val="0"/>
        </w:rPr>
        <w:t>2</w:t>
      </w:r>
      <w:r w:rsidRPr="003E387D">
        <w:rPr>
          <w:b w:val="0"/>
          <w:bCs w:val="0"/>
        </w:rPr>
        <w:t>. Объем дисциплины (модуля) общая трудоемкость: _</w:t>
      </w:r>
      <w:r>
        <w:rPr>
          <w:b w:val="0"/>
          <w:bCs w:val="0"/>
        </w:rPr>
        <w:t>1</w:t>
      </w:r>
      <w:r w:rsidRPr="003E387D">
        <w:rPr>
          <w:b w:val="0"/>
          <w:bCs w:val="0"/>
        </w:rPr>
        <w:t xml:space="preserve">_з.е. </w:t>
      </w:r>
    </w:p>
    <w:p w:rsidR="007E4EC5" w:rsidRPr="006E2B2D" w:rsidRDefault="007E4EC5" w:rsidP="006E2B2D">
      <w:pPr>
        <w:jc w:val="center"/>
      </w:pPr>
      <w:r>
        <w:t xml:space="preserve">Форма обучения </w:t>
      </w:r>
      <w:r w:rsidRPr="006E2B2D">
        <w:rPr>
          <w:u w:val="single"/>
        </w:rPr>
        <w:t>очная</w:t>
      </w:r>
    </w:p>
    <w:p w:rsidR="007E4EC5" w:rsidRPr="003E387D" w:rsidRDefault="007E4EC5" w:rsidP="00DD0BC4">
      <w:pPr>
        <w:spacing w:before="0"/>
      </w:pPr>
    </w:p>
    <w:tbl>
      <w:tblPr>
        <w:tblW w:w="948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94"/>
        <w:gridCol w:w="992"/>
        <w:gridCol w:w="3402"/>
      </w:tblGrid>
      <w:tr w:rsidR="007E4EC5" w:rsidRPr="003E387D">
        <w:trPr>
          <w:trHeight w:val="746"/>
        </w:trPr>
        <w:tc>
          <w:tcPr>
            <w:tcW w:w="5094" w:type="dxa"/>
            <w:vMerge w:val="restart"/>
          </w:tcPr>
          <w:p w:rsidR="007E4EC5" w:rsidRPr="003E387D" w:rsidRDefault="007E4EC5" w:rsidP="00DD0BC4">
            <w:pPr>
              <w:autoSpaceDE w:val="0"/>
              <w:autoSpaceDN w:val="0"/>
              <w:adjustRightInd w:val="0"/>
              <w:spacing w:before="0"/>
              <w:jc w:val="center"/>
            </w:pPr>
          </w:p>
          <w:p w:rsidR="007E4EC5" w:rsidRPr="003E387D" w:rsidRDefault="007E4EC5" w:rsidP="00DD0BC4">
            <w:pPr>
              <w:autoSpaceDE w:val="0"/>
              <w:autoSpaceDN w:val="0"/>
              <w:adjustRightInd w:val="0"/>
              <w:spacing w:before="0"/>
              <w:jc w:val="center"/>
            </w:pPr>
            <w:r w:rsidRPr="003E387D">
              <w:t>Виды учебной работы</w:t>
            </w:r>
          </w:p>
        </w:tc>
        <w:tc>
          <w:tcPr>
            <w:tcW w:w="992" w:type="dxa"/>
            <w:vMerge w:val="restart"/>
          </w:tcPr>
          <w:p w:rsidR="007E4EC5" w:rsidRPr="003E387D" w:rsidRDefault="007E4EC5" w:rsidP="00DD0BC4">
            <w:pPr>
              <w:autoSpaceDE w:val="0"/>
              <w:autoSpaceDN w:val="0"/>
              <w:adjustRightInd w:val="0"/>
              <w:spacing w:before="0"/>
              <w:jc w:val="center"/>
            </w:pPr>
            <w:r w:rsidRPr="003E387D">
              <w:t>Всего</w:t>
            </w:r>
          </w:p>
          <w:p w:rsidR="007E4EC5" w:rsidRPr="003E387D" w:rsidRDefault="007E4EC5" w:rsidP="00DD0BC4">
            <w:pPr>
              <w:autoSpaceDE w:val="0"/>
              <w:autoSpaceDN w:val="0"/>
              <w:adjustRightInd w:val="0"/>
              <w:spacing w:before="0"/>
              <w:jc w:val="center"/>
            </w:pPr>
            <w:r w:rsidRPr="003E387D">
              <w:t>часов</w:t>
            </w:r>
          </w:p>
        </w:tc>
        <w:tc>
          <w:tcPr>
            <w:tcW w:w="3402" w:type="dxa"/>
          </w:tcPr>
          <w:p w:rsidR="007E4EC5" w:rsidRPr="003E387D" w:rsidRDefault="007E4EC5" w:rsidP="00DD0BC4">
            <w:pPr>
              <w:autoSpaceDE w:val="0"/>
              <w:autoSpaceDN w:val="0"/>
              <w:adjustRightInd w:val="0"/>
              <w:spacing w:before="0"/>
              <w:jc w:val="center"/>
            </w:pPr>
            <w:r w:rsidRPr="003E387D">
              <w:t>Распределение по семестрам в часах</w:t>
            </w:r>
          </w:p>
        </w:tc>
      </w:tr>
      <w:tr w:rsidR="007E4EC5" w:rsidRPr="003E387D">
        <w:tc>
          <w:tcPr>
            <w:tcW w:w="5094" w:type="dxa"/>
            <w:vMerge/>
          </w:tcPr>
          <w:p w:rsidR="007E4EC5" w:rsidRPr="003E387D" w:rsidRDefault="007E4EC5" w:rsidP="00DD0BC4">
            <w:pPr>
              <w:autoSpaceDE w:val="0"/>
              <w:autoSpaceDN w:val="0"/>
              <w:adjustRightInd w:val="0"/>
              <w:spacing w:before="0"/>
            </w:pPr>
          </w:p>
        </w:tc>
        <w:tc>
          <w:tcPr>
            <w:tcW w:w="992" w:type="dxa"/>
            <w:vMerge/>
          </w:tcPr>
          <w:p w:rsidR="007E4EC5" w:rsidRPr="003E387D" w:rsidRDefault="007E4EC5" w:rsidP="00DD0BC4">
            <w:pPr>
              <w:autoSpaceDE w:val="0"/>
              <w:autoSpaceDN w:val="0"/>
              <w:adjustRightInd w:val="0"/>
              <w:spacing w:before="0"/>
            </w:pPr>
          </w:p>
        </w:tc>
        <w:tc>
          <w:tcPr>
            <w:tcW w:w="3402" w:type="dxa"/>
          </w:tcPr>
          <w:p w:rsidR="007E4EC5" w:rsidRPr="00FA5D17" w:rsidRDefault="007E4EC5" w:rsidP="00DD0BC4">
            <w:pPr>
              <w:autoSpaceDE w:val="0"/>
              <w:autoSpaceDN w:val="0"/>
              <w:adjustRightInd w:val="0"/>
              <w:spacing w:before="0"/>
              <w:jc w:val="center"/>
            </w:pPr>
            <w:r>
              <w:rPr>
                <w:lang w:val="en-US"/>
              </w:rPr>
              <w:t>II</w:t>
            </w:r>
          </w:p>
        </w:tc>
      </w:tr>
      <w:tr w:rsidR="007E4EC5" w:rsidRPr="003E387D">
        <w:trPr>
          <w:trHeight w:val="352"/>
        </w:trPr>
        <w:tc>
          <w:tcPr>
            <w:tcW w:w="5094" w:type="dxa"/>
          </w:tcPr>
          <w:p w:rsidR="007E4EC5" w:rsidRPr="003E387D" w:rsidRDefault="007E4EC5" w:rsidP="00DD0BC4">
            <w:pPr>
              <w:spacing w:before="0"/>
              <w:jc w:val="both"/>
            </w:pPr>
            <w:r w:rsidRPr="003E387D">
              <w:rPr>
                <w:i/>
                <w:iCs/>
              </w:rPr>
              <w:t xml:space="preserve">Объем дисциплины </w:t>
            </w:r>
            <w:r w:rsidRPr="003E387D">
              <w:t xml:space="preserve"> </w:t>
            </w:r>
          </w:p>
        </w:tc>
        <w:tc>
          <w:tcPr>
            <w:tcW w:w="992" w:type="dxa"/>
          </w:tcPr>
          <w:p w:rsidR="007E4EC5" w:rsidRPr="003E387D" w:rsidRDefault="007E4EC5" w:rsidP="00DD0BC4">
            <w:pPr>
              <w:autoSpaceDE w:val="0"/>
              <w:autoSpaceDN w:val="0"/>
              <w:adjustRightInd w:val="0"/>
              <w:spacing w:before="0"/>
            </w:pPr>
            <w:r>
              <w:t>36</w:t>
            </w:r>
          </w:p>
        </w:tc>
        <w:tc>
          <w:tcPr>
            <w:tcW w:w="3402" w:type="dxa"/>
          </w:tcPr>
          <w:p w:rsidR="007E4EC5" w:rsidRPr="003E387D" w:rsidRDefault="007E4EC5" w:rsidP="00FC7132">
            <w:pPr>
              <w:autoSpaceDE w:val="0"/>
              <w:autoSpaceDN w:val="0"/>
              <w:adjustRightInd w:val="0"/>
              <w:spacing w:before="0"/>
              <w:jc w:val="center"/>
            </w:pPr>
            <w:r>
              <w:t>36</w:t>
            </w:r>
          </w:p>
        </w:tc>
      </w:tr>
      <w:tr w:rsidR="007E4EC5" w:rsidRPr="003E387D">
        <w:trPr>
          <w:trHeight w:val="352"/>
        </w:trPr>
        <w:tc>
          <w:tcPr>
            <w:tcW w:w="5094" w:type="dxa"/>
          </w:tcPr>
          <w:p w:rsidR="007E4EC5" w:rsidRPr="003E387D" w:rsidRDefault="007E4EC5" w:rsidP="00DD0BC4">
            <w:pPr>
              <w:spacing w:before="0"/>
              <w:jc w:val="both"/>
            </w:pPr>
            <w:r w:rsidRPr="003E387D">
              <w:t xml:space="preserve">контактная работа: </w:t>
            </w:r>
          </w:p>
        </w:tc>
        <w:tc>
          <w:tcPr>
            <w:tcW w:w="992" w:type="dxa"/>
          </w:tcPr>
          <w:p w:rsidR="007E4EC5" w:rsidRPr="00FC7132" w:rsidRDefault="007E4EC5" w:rsidP="00DD0BC4">
            <w:pPr>
              <w:autoSpaceDE w:val="0"/>
              <w:autoSpaceDN w:val="0"/>
              <w:adjustRightInd w:val="0"/>
              <w:spacing w:before="0"/>
              <w:rPr>
                <w:highlight w:val="yellow"/>
                <w:lang w:val="en-US"/>
              </w:rPr>
            </w:pPr>
            <w:r>
              <w:t>2</w:t>
            </w:r>
            <w:r>
              <w:rPr>
                <w:lang w:val="en-US"/>
              </w:rPr>
              <w:t>4</w:t>
            </w:r>
            <w:r>
              <w:t>,</w:t>
            </w:r>
            <w:r>
              <w:rPr>
                <w:lang w:val="en-US"/>
              </w:rPr>
              <w:t>25</w:t>
            </w:r>
          </w:p>
        </w:tc>
        <w:tc>
          <w:tcPr>
            <w:tcW w:w="3402" w:type="dxa"/>
          </w:tcPr>
          <w:p w:rsidR="007E4EC5" w:rsidRPr="00FC7132" w:rsidRDefault="007E4EC5" w:rsidP="00FC7132">
            <w:pPr>
              <w:autoSpaceDE w:val="0"/>
              <w:autoSpaceDN w:val="0"/>
              <w:adjustRightInd w:val="0"/>
              <w:spacing w:before="0"/>
              <w:jc w:val="center"/>
              <w:rPr>
                <w:highlight w:val="yellow"/>
                <w:lang w:val="en-US"/>
              </w:rPr>
            </w:pPr>
            <w:r>
              <w:t>2</w:t>
            </w:r>
            <w:r>
              <w:rPr>
                <w:lang w:val="en-US"/>
              </w:rPr>
              <w:t>4</w:t>
            </w:r>
            <w:r>
              <w:t>,</w:t>
            </w:r>
            <w:r>
              <w:rPr>
                <w:lang w:val="en-US"/>
              </w:rPr>
              <w:t>25</w:t>
            </w:r>
          </w:p>
        </w:tc>
      </w:tr>
      <w:tr w:rsidR="007E4EC5" w:rsidRPr="003E387D">
        <w:trPr>
          <w:trHeight w:val="352"/>
        </w:trPr>
        <w:tc>
          <w:tcPr>
            <w:tcW w:w="5094" w:type="dxa"/>
          </w:tcPr>
          <w:p w:rsidR="007E4EC5" w:rsidRPr="003E387D" w:rsidRDefault="007E4EC5" w:rsidP="00DD0BC4">
            <w:pPr>
              <w:spacing w:before="0"/>
              <w:jc w:val="both"/>
            </w:pPr>
            <w:r w:rsidRPr="003E387D">
              <w:t xml:space="preserve">занятия лекционного типа  </w:t>
            </w:r>
          </w:p>
        </w:tc>
        <w:tc>
          <w:tcPr>
            <w:tcW w:w="992" w:type="dxa"/>
          </w:tcPr>
          <w:p w:rsidR="007E4EC5" w:rsidRPr="004F59CA" w:rsidRDefault="007E4EC5" w:rsidP="00DD0BC4">
            <w:pPr>
              <w:autoSpaceDE w:val="0"/>
              <w:autoSpaceDN w:val="0"/>
              <w:adjustRightInd w:val="0"/>
              <w:spacing w:before="0"/>
            </w:pPr>
            <w:r>
              <w:t>12</w:t>
            </w:r>
          </w:p>
        </w:tc>
        <w:tc>
          <w:tcPr>
            <w:tcW w:w="3402" w:type="dxa"/>
          </w:tcPr>
          <w:p w:rsidR="007E4EC5" w:rsidRPr="004F59CA" w:rsidRDefault="007E4EC5" w:rsidP="004F59CA">
            <w:pPr>
              <w:autoSpaceDE w:val="0"/>
              <w:autoSpaceDN w:val="0"/>
              <w:adjustRightInd w:val="0"/>
              <w:spacing w:before="0"/>
              <w:jc w:val="center"/>
            </w:pPr>
            <w:r>
              <w:t>12</w:t>
            </w:r>
          </w:p>
        </w:tc>
      </w:tr>
      <w:tr w:rsidR="007E4EC5" w:rsidRPr="003E387D">
        <w:trPr>
          <w:trHeight w:val="352"/>
        </w:trPr>
        <w:tc>
          <w:tcPr>
            <w:tcW w:w="5094" w:type="dxa"/>
          </w:tcPr>
          <w:p w:rsidR="007E4EC5" w:rsidRPr="003E387D" w:rsidRDefault="007E4EC5" w:rsidP="00DD0BC4">
            <w:pPr>
              <w:spacing w:before="0"/>
              <w:jc w:val="both"/>
            </w:pPr>
            <w:r w:rsidRPr="003E387D">
              <w:t xml:space="preserve">занятия семинарского типа ( </w:t>
            </w:r>
            <w:r w:rsidRPr="003E387D">
              <w:rPr>
                <w:u w:val="single"/>
              </w:rPr>
              <w:t>семинары</w:t>
            </w:r>
            <w:r w:rsidRPr="003E387D">
              <w:t xml:space="preserve">)  </w:t>
            </w:r>
          </w:p>
        </w:tc>
        <w:tc>
          <w:tcPr>
            <w:tcW w:w="992" w:type="dxa"/>
          </w:tcPr>
          <w:p w:rsidR="007E4EC5" w:rsidRPr="000A1F01" w:rsidRDefault="007E4EC5" w:rsidP="00DD0BC4">
            <w:pPr>
              <w:autoSpaceDE w:val="0"/>
              <w:autoSpaceDN w:val="0"/>
              <w:adjustRightInd w:val="0"/>
              <w:spacing w:before="0"/>
            </w:pPr>
            <w:r>
              <w:t>12</w:t>
            </w:r>
          </w:p>
        </w:tc>
        <w:tc>
          <w:tcPr>
            <w:tcW w:w="3402" w:type="dxa"/>
          </w:tcPr>
          <w:p w:rsidR="007E4EC5" w:rsidRPr="000A1F01" w:rsidRDefault="007E4EC5" w:rsidP="004F59CA">
            <w:pPr>
              <w:autoSpaceDE w:val="0"/>
              <w:autoSpaceDN w:val="0"/>
              <w:adjustRightInd w:val="0"/>
              <w:spacing w:before="0"/>
              <w:jc w:val="center"/>
            </w:pPr>
            <w:r>
              <w:t>12</w:t>
            </w:r>
          </w:p>
        </w:tc>
      </w:tr>
      <w:tr w:rsidR="007E4EC5" w:rsidRPr="003E387D">
        <w:trPr>
          <w:trHeight w:val="352"/>
        </w:trPr>
        <w:tc>
          <w:tcPr>
            <w:tcW w:w="5094" w:type="dxa"/>
          </w:tcPr>
          <w:p w:rsidR="007E4EC5" w:rsidRPr="003E387D" w:rsidRDefault="007E4EC5" w:rsidP="00DD0BC4">
            <w:pPr>
              <w:spacing w:before="0"/>
              <w:jc w:val="both"/>
            </w:pPr>
            <w:r>
              <w:t>Контроль самостоятельной работы</w:t>
            </w:r>
          </w:p>
        </w:tc>
        <w:tc>
          <w:tcPr>
            <w:tcW w:w="992" w:type="dxa"/>
          </w:tcPr>
          <w:p w:rsidR="007E4EC5" w:rsidRDefault="007E4EC5" w:rsidP="00DD0BC4">
            <w:pPr>
              <w:autoSpaceDE w:val="0"/>
              <w:autoSpaceDN w:val="0"/>
              <w:adjustRightInd w:val="0"/>
              <w:spacing w:before="0"/>
            </w:pPr>
            <w:r>
              <w:t>0</w:t>
            </w:r>
          </w:p>
        </w:tc>
        <w:tc>
          <w:tcPr>
            <w:tcW w:w="3402" w:type="dxa"/>
          </w:tcPr>
          <w:p w:rsidR="007E4EC5" w:rsidRDefault="007E4EC5" w:rsidP="004F59CA">
            <w:pPr>
              <w:autoSpaceDE w:val="0"/>
              <w:autoSpaceDN w:val="0"/>
              <w:adjustRightInd w:val="0"/>
              <w:spacing w:before="0"/>
              <w:jc w:val="center"/>
            </w:pPr>
            <w:r>
              <w:t>0</w:t>
            </w:r>
          </w:p>
        </w:tc>
      </w:tr>
      <w:tr w:rsidR="007E4EC5" w:rsidRPr="003E387D">
        <w:trPr>
          <w:trHeight w:val="352"/>
        </w:trPr>
        <w:tc>
          <w:tcPr>
            <w:tcW w:w="5094" w:type="dxa"/>
          </w:tcPr>
          <w:p w:rsidR="007E4EC5" w:rsidRPr="003E387D" w:rsidRDefault="007E4EC5" w:rsidP="00DD0BC4">
            <w:pPr>
              <w:spacing w:before="0"/>
              <w:jc w:val="both"/>
            </w:pPr>
            <w:r w:rsidRPr="003E387D">
              <w:t xml:space="preserve">иная контактная работа </w:t>
            </w:r>
          </w:p>
        </w:tc>
        <w:tc>
          <w:tcPr>
            <w:tcW w:w="992" w:type="dxa"/>
          </w:tcPr>
          <w:p w:rsidR="007E4EC5" w:rsidRPr="00FC7132" w:rsidRDefault="007E4EC5" w:rsidP="00DD0BC4">
            <w:pPr>
              <w:autoSpaceDE w:val="0"/>
              <w:autoSpaceDN w:val="0"/>
              <w:adjustRightInd w:val="0"/>
              <w:spacing w:before="0"/>
              <w:rPr>
                <w:lang w:val="en-US"/>
              </w:rPr>
            </w:pPr>
            <w:r>
              <w:t>0,</w:t>
            </w:r>
            <w:r>
              <w:rPr>
                <w:lang w:val="en-US"/>
              </w:rPr>
              <w:t>25</w:t>
            </w:r>
          </w:p>
        </w:tc>
        <w:tc>
          <w:tcPr>
            <w:tcW w:w="3402" w:type="dxa"/>
          </w:tcPr>
          <w:p w:rsidR="007E4EC5" w:rsidRPr="00FC7132" w:rsidRDefault="007E4EC5" w:rsidP="004F59CA">
            <w:pPr>
              <w:autoSpaceDE w:val="0"/>
              <w:autoSpaceDN w:val="0"/>
              <w:adjustRightInd w:val="0"/>
              <w:spacing w:before="0"/>
              <w:jc w:val="center"/>
              <w:rPr>
                <w:lang w:val="en-US"/>
              </w:rPr>
            </w:pPr>
            <w:r>
              <w:t>0,</w:t>
            </w:r>
            <w:r>
              <w:rPr>
                <w:lang w:val="en-US"/>
              </w:rPr>
              <w:t>25</w:t>
            </w:r>
          </w:p>
        </w:tc>
      </w:tr>
      <w:tr w:rsidR="007E4EC5" w:rsidRPr="003E387D">
        <w:trPr>
          <w:trHeight w:val="352"/>
        </w:trPr>
        <w:tc>
          <w:tcPr>
            <w:tcW w:w="5094" w:type="dxa"/>
          </w:tcPr>
          <w:p w:rsidR="007E4EC5" w:rsidRPr="003E387D" w:rsidRDefault="007E4EC5" w:rsidP="00DD0BC4">
            <w:pPr>
              <w:spacing w:before="0"/>
              <w:jc w:val="both"/>
            </w:pPr>
            <w:r w:rsidRPr="003E387D">
              <w:t xml:space="preserve">самостоятельная работа (СР) </w:t>
            </w:r>
          </w:p>
        </w:tc>
        <w:tc>
          <w:tcPr>
            <w:tcW w:w="992" w:type="dxa"/>
          </w:tcPr>
          <w:p w:rsidR="007E4EC5" w:rsidRPr="00FC7132" w:rsidRDefault="007E4EC5" w:rsidP="00DD0BC4">
            <w:pPr>
              <w:autoSpaceDE w:val="0"/>
              <w:autoSpaceDN w:val="0"/>
              <w:adjustRightInd w:val="0"/>
              <w:spacing w:before="0"/>
              <w:rPr>
                <w:lang w:val="en-US"/>
              </w:rPr>
            </w:pPr>
            <w:r>
              <w:t>11.</w:t>
            </w:r>
            <w:r>
              <w:rPr>
                <w:lang w:val="en-US"/>
              </w:rPr>
              <w:t>75</w:t>
            </w:r>
          </w:p>
        </w:tc>
        <w:tc>
          <w:tcPr>
            <w:tcW w:w="3402" w:type="dxa"/>
          </w:tcPr>
          <w:p w:rsidR="007E4EC5" w:rsidRPr="00FC7132" w:rsidRDefault="007E4EC5" w:rsidP="004F59CA">
            <w:pPr>
              <w:autoSpaceDE w:val="0"/>
              <w:autoSpaceDN w:val="0"/>
              <w:adjustRightInd w:val="0"/>
              <w:spacing w:before="0"/>
              <w:jc w:val="center"/>
              <w:rPr>
                <w:lang w:val="en-US"/>
              </w:rPr>
            </w:pPr>
            <w:r>
              <w:t>11.</w:t>
            </w:r>
            <w:r>
              <w:rPr>
                <w:lang w:val="en-US"/>
              </w:rPr>
              <w:t>75</w:t>
            </w:r>
          </w:p>
        </w:tc>
      </w:tr>
    </w:tbl>
    <w:p w:rsidR="007E4EC5" w:rsidRDefault="007E4EC5" w:rsidP="00DD0BC4">
      <w:pPr>
        <w:spacing w:before="0"/>
        <w:ind w:firstLine="539"/>
        <w:jc w:val="both"/>
        <w:rPr>
          <w:i/>
          <w:iCs/>
        </w:rPr>
      </w:pPr>
    </w:p>
    <w:p w:rsidR="007E4EC5" w:rsidRPr="003E387D" w:rsidRDefault="007E4EC5" w:rsidP="00DD0BC4">
      <w:pPr>
        <w:spacing w:before="0"/>
        <w:ind w:firstLine="539"/>
        <w:jc w:val="both"/>
        <w:rPr>
          <w:b/>
          <w:bCs/>
        </w:rPr>
      </w:pPr>
      <w:r w:rsidRPr="003E387D">
        <w:rPr>
          <w:b/>
          <w:bCs/>
        </w:rPr>
        <w:t>3. Содержание дисциплины (модуля).</w:t>
      </w:r>
    </w:p>
    <w:p w:rsidR="007E4EC5" w:rsidRDefault="007E4EC5" w:rsidP="00DD0BC4">
      <w:pPr>
        <w:pStyle w:val="Heading3"/>
        <w:spacing w:before="0" w:after="0"/>
        <w:ind w:firstLine="180"/>
        <w:jc w:val="left"/>
        <w:rPr>
          <w:b w:val="0"/>
          <w:bCs w:val="0"/>
        </w:rPr>
      </w:pPr>
      <w:r w:rsidRPr="003E387D">
        <w:rPr>
          <w:b w:val="0"/>
          <w:bCs w:val="0"/>
        </w:rPr>
        <w:t xml:space="preserve">Таблица </w:t>
      </w:r>
      <w:r>
        <w:rPr>
          <w:b w:val="0"/>
          <w:bCs w:val="0"/>
        </w:rPr>
        <w:t>3</w:t>
      </w:r>
      <w:r w:rsidRPr="003E387D">
        <w:rPr>
          <w:b w:val="0"/>
          <w:bCs w:val="0"/>
        </w:rPr>
        <w:t>. Распределение часов по темам и видам учебной работы</w:t>
      </w:r>
    </w:p>
    <w:p w:rsidR="007E4EC5" w:rsidRPr="00A919C8" w:rsidRDefault="007E4EC5" w:rsidP="00A919C8">
      <w:pPr>
        <w:jc w:val="center"/>
      </w:pPr>
      <w:r>
        <w:t xml:space="preserve">Форма обучения </w:t>
      </w:r>
      <w:r w:rsidRPr="006E2B2D">
        <w:rPr>
          <w:u w:val="single"/>
        </w:rPr>
        <w:t>очная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47"/>
        <w:gridCol w:w="3451"/>
        <w:gridCol w:w="1066"/>
        <w:gridCol w:w="75"/>
        <w:gridCol w:w="1213"/>
        <w:gridCol w:w="1214"/>
        <w:gridCol w:w="1335"/>
      </w:tblGrid>
      <w:tr w:rsidR="007E4EC5" w:rsidRPr="003E387D">
        <w:tc>
          <w:tcPr>
            <w:tcW w:w="1247" w:type="dxa"/>
            <w:vMerge w:val="restart"/>
          </w:tcPr>
          <w:p w:rsidR="007E4EC5" w:rsidRPr="003E387D" w:rsidRDefault="007E4EC5" w:rsidP="00DD0BC4">
            <w:pPr>
              <w:autoSpaceDE w:val="0"/>
              <w:autoSpaceDN w:val="0"/>
              <w:adjustRightInd w:val="0"/>
              <w:spacing w:before="0"/>
              <w:jc w:val="center"/>
            </w:pPr>
            <w:r w:rsidRPr="003E387D">
              <w:t>Номер</w:t>
            </w:r>
          </w:p>
          <w:p w:rsidR="007E4EC5" w:rsidRPr="003E387D" w:rsidRDefault="007E4EC5" w:rsidP="00DD0BC4">
            <w:pPr>
              <w:autoSpaceDE w:val="0"/>
              <w:autoSpaceDN w:val="0"/>
              <w:adjustRightInd w:val="0"/>
              <w:spacing w:before="0"/>
              <w:jc w:val="center"/>
            </w:pPr>
            <w:r w:rsidRPr="003E387D">
              <w:t>раздела</w:t>
            </w:r>
          </w:p>
          <w:p w:rsidR="007E4EC5" w:rsidRPr="003E387D" w:rsidRDefault="007E4EC5" w:rsidP="00DD0BC4">
            <w:pPr>
              <w:autoSpaceDE w:val="0"/>
              <w:autoSpaceDN w:val="0"/>
              <w:adjustRightInd w:val="0"/>
              <w:spacing w:before="0"/>
              <w:jc w:val="center"/>
              <w:rPr>
                <w:lang w:val="en-US"/>
              </w:rPr>
            </w:pPr>
          </w:p>
        </w:tc>
        <w:tc>
          <w:tcPr>
            <w:tcW w:w="3451" w:type="dxa"/>
            <w:vMerge w:val="restart"/>
          </w:tcPr>
          <w:p w:rsidR="007E4EC5" w:rsidRPr="003E387D" w:rsidRDefault="007E4EC5" w:rsidP="00DD0BC4">
            <w:pPr>
              <w:autoSpaceDE w:val="0"/>
              <w:autoSpaceDN w:val="0"/>
              <w:adjustRightInd w:val="0"/>
              <w:spacing w:before="0"/>
              <w:jc w:val="center"/>
            </w:pPr>
            <w:r w:rsidRPr="003E387D">
              <w:t>Наименование разделов</w:t>
            </w:r>
          </w:p>
          <w:p w:rsidR="007E4EC5" w:rsidRPr="003E387D" w:rsidRDefault="007E4EC5" w:rsidP="00DD0BC4">
            <w:pPr>
              <w:autoSpaceDE w:val="0"/>
              <w:autoSpaceDN w:val="0"/>
              <w:adjustRightInd w:val="0"/>
              <w:spacing w:before="0"/>
              <w:jc w:val="center"/>
            </w:pPr>
            <w:r w:rsidRPr="003E387D">
              <w:t xml:space="preserve"> и тем дисциплины (модуля)</w:t>
            </w:r>
          </w:p>
        </w:tc>
        <w:tc>
          <w:tcPr>
            <w:tcW w:w="4903" w:type="dxa"/>
            <w:gridSpan w:val="5"/>
          </w:tcPr>
          <w:p w:rsidR="007E4EC5" w:rsidRPr="003E387D" w:rsidRDefault="007E4EC5" w:rsidP="00DD0BC4">
            <w:pPr>
              <w:autoSpaceDE w:val="0"/>
              <w:autoSpaceDN w:val="0"/>
              <w:adjustRightInd w:val="0"/>
              <w:spacing w:before="0"/>
              <w:jc w:val="center"/>
            </w:pPr>
            <w:r w:rsidRPr="003E387D">
              <w:t>Объем в часах</w:t>
            </w:r>
          </w:p>
        </w:tc>
      </w:tr>
      <w:tr w:rsidR="007E4EC5" w:rsidRPr="003E387D">
        <w:trPr>
          <w:trHeight w:val="535"/>
        </w:trPr>
        <w:tc>
          <w:tcPr>
            <w:tcW w:w="1247" w:type="dxa"/>
            <w:vMerge/>
          </w:tcPr>
          <w:p w:rsidR="007E4EC5" w:rsidRPr="003E387D" w:rsidRDefault="007E4EC5" w:rsidP="00DD0BC4">
            <w:pPr>
              <w:autoSpaceDE w:val="0"/>
              <w:autoSpaceDN w:val="0"/>
              <w:adjustRightInd w:val="0"/>
              <w:spacing w:before="0"/>
            </w:pPr>
          </w:p>
        </w:tc>
        <w:tc>
          <w:tcPr>
            <w:tcW w:w="3451" w:type="dxa"/>
            <w:vMerge/>
          </w:tcPr>
          <w:p w:rsidR="007E4EC5" w:rsidRPr="003E387D" w:rsidRDefault="007E4EC5" w:rsidP="00DD0BC4">
            <w:pPr>
              <w:autoSpaceDE w:val="0"/>
              <w:autoSpaceDN w:val="0"/>
              <w:adjustRightInd w:val="0"/>
              <w:spacing w:before="0"/>
            </w:pPr>
          </w:p>
        </w:tc>
        <w:tc>
          <w:tcPr>
            <w:tcW w:w="1066" w:type="dxa"/>
          </w:tcPr>
          <w:p w:rsidR="007E4EC5" w:rsidRPr="003E387D" w:rsidRDefault="007E4EC5" w:rsidP="00DD0BC4">
            <w:pPr>
              <w:autoSpaceDE w:val="0"/>
              <w:autoSpaceDN w:val="0"/>
              <w:adjustRightInd w:val="0"/>
              <w:spacing w:before="0"/>
            </w:pPr>
            <w:r w:rsidRPr="003E387D">
              <w:t>Всего</w:t>
            </w:r>
          </w:p>
        </w:tc>
        <w:tc>
          <w:tcPr>
            <w:tcW w:w="1288" w:type="dxa"/>
            <w:gridSpan w:val="2"/>
          </w:tcPr>
          <w:p w:rsidR="007E4EC5" w:rsidRPr="003E387D" w:rsidRDefault="007E4EC5" w:rsidP="00A16694">
            <w:pPr>
              <w:autoSpaceDE w:val="0"/>
              <w:autoSpaceDN w:val="0"/>
              <w:adjustRightInd w:val="0"/>
              <w:spacing w:before="0"/>
              <w:jc w:val="center"/>
            </w:pPr>
            <w:r w:rsidRPr="003E387D">
              <w:t>Л</w:t>
            </w:r>
          </w:p>
        </w:tc>
        <w:tc>
          <w:tcPr>
            <w:tcW w:w="1214" w:type="dxa"/>
          </w:tcPr>
          <w:p w:rsidR="007E4EC5" w:rsidRPr="003E387D" w:rsidRDefault="007E4EC5" w:rsidP="00A16694">
            <w:pPr>
              <w:autoSpaceDE w:val="0"/>
              <w:autoSpaceDN w:val="0"/>
              <w:adjustRightInd w:val="0"/>
              <w:spacing w:before="0"/>
              <w:jc w:val="center"/>
            </w:pPr>
            <w:r w:rsidRPr="003E387D">
              <w:t>С</w:t>
            </w:r>
          </w:p>
        </w:tc>
        <w:tc>
          <w:tcPr>
            <w:tcW w:w="1335" w:type="dxa"/>
          </w:tcPr>
          <w:p w:rsidR="007E4EC5" w:rsidRPr="003E387D" w:rsidRDefault="007E4EC5" w:rsidP="00DD0BC4">
            <w:pPr>
              <w:autoSpaceDE w:val="0"/>
              <w:autoSpaceDN w:val="0"/>
              <w:adjustRightInd w:val="0"/>
              <w:spacing w:before="0"/>
            </w:pPr>
            <w:r w:rsidRPr="003E387D">
              <w:t>СР и иная работа</w:t>
            </w:r>
          </w:p>
        </w:tc>
      </w:tr>
      <w:tr w:rsidR="007E4EC5" w:rsidRPr="003E387D">
        <w:tc>
          <w:tcPr>
            <w:tcW w:w="9601" w:type="dxa"/>
            <w:gridSpan w:val="7"/>
          </w:tcPr>
          <w:p w:rsidR="007E4EC5" w:rsidRPr="003E387D" w:rsidRDefault="007E4EC5" w:rsidP="001C15FC">
            <w:pPr>
              <w:autoSpaceDE w:val="0"/>
              <w:autoSpaceDN w:val="0"/>
              <w:adjustRightInd w:val="0"/>
              <w:spacing w:before="0"/>
              <w:jc w:val="center"/>
            </w:pPr>
            <w:r w:rsidRPr="003E387D">
              <w:rPr>
                <w:b/>
                <w:bCs/>
                <w:i/>
                <w:iCs/>
              </w:rPr>
              <w:t xml:space="preserve">Модуль 1. </w:t>
            </w:r>
            <w:r>
              <w:rPr>
                <w:b/>
                <w:bCs/>
              </w:rPr>
              <w:t>Основы социологии</w:t>
            </w:r>
          </w:p>
        </w:tc>
      </w:tr>
      <w:tr w:rsidR="007E4EC5" w:rsidRPr="003E387D">
        <w:tc>
          <w:tcPr>
            <w:tcW w:w="1247" w:type="dxa"/>
          </w:tcPr>
          <w:p w:rsidR="007E4EC5" w:rsidRPr="003E387D" w:rsidRDefault="007E4EC5" w:rsidP="00894A8A">
            <w:pPr>
              <w:autoSpaceDE w:val="0"/>
              <w:autoSpaceDN w:val="0"/>
              <w:adjustRightInd w:val="0"/>
              <w:spacing w:before="0"/>
            </w:pPr>
            <w:r w:rsidRPr="003E387D">
              <w:t>1</w:t>
            </w:r>
          </w:p>
        </w:tc>
        <w:tc>
          <w:tcPr>
            <w:tcW w:w="3451" w:type="dxa"/>
          </w:tcPr>
          <w:p w:rsidR="007E4EC5" w:rsidRPr="00F81725" w:rsidRDefault="007E4EC5" w:rsidP="00B36120">
            <w:pPr>
              <w:spacing w:before="0"/>
              <w:jc w:val="both"/>
              <w:rPr>
                <w:i/>
                <w:iCs/>
              </w:rPr>
            </w:pPr>
            <w:r w:rsidRPr="00F81725">
              <w:t xml:space="preserve">Тема 1. </w:t>
            </w:r>
            <w:r w:rsidRPr="001A44AB">
              <w:t xml:space="preserve">Социология как наука (предмет, структура и функции; основные этапы становления и развития социологии; отечественная социология, ее развитие; социология </w:t>
            </w:r>
            <w:r w:rsidRPr="00DF1305">
              <w:rPr>
                <w:lang w:val="en-US"/>
              </w:rPr>
              <w:t>XX</w:t>
            </w:r>
            <w:r w:rsidRPr="001A44AB">
              <w:t xml:space="preserve">  столетия и новейшая социология)</w:t>
            </w:r>
            <w:r>
              <w:t>.</w:t>
            </w:r>
          </w:p>
        </w:tc>
        <w:tc>
          <w:tcPr>
            <w:tcW w:w="1141" w:type="dxa"/>
            <w:gridSpan w:val="2"/>
          </w:tcPr>
          <w:p w:rsidR="007E4EC5" w:rsidRPr="003E387D" w:rsidRDefault="007E4EC5" w:rsidP="00A16694">
            <w:pPr>
              <w:autoSpaceDE w:val="0"/>
              <w:autoSpaceDN w:val="0"/>
              <w:adjustRightInd w:val="0"/>
              <w:spacing w:before="0"/>
              <w:jc w:val="center"/>
            </w:pPr>
            <w:r>
              <w:t>8</w:t>
            </w:r>
          </w:p>
        </w:tc>
        <w:tc>
          <w:tcPr>
            <w:tcW w:w="1213" w:type="dxa"/>
          </w:tcPr>
          <w:p w:rsidR="007E4EC5" w:rsidRPr="003E387D" w:rsidRDefault="007E4EC5" w:rsidP="00A16694">
            <w:pPr>
              <w:autoSpaceDE w:val="0"/>
              <w:autoSpaceDN w:val="0"/>
              <w:adjustRightInd w:val="0"/>
              <w:spacing w:before="0"/>
              <w:jc w:val="center"/>
            </w:pPr>
            <w:r>
              <w:t>2</w:t>
            </w:r>
          </w:p>
        </w:tc>
        <w:tc>
          <w:tcPr>
            <w:tcW w:w="1214" w:type="dxa"/>
          </w:tcPr>
          <w:p w:rsidR="007E4EC5" w:rsidRPr="003E387D" w:rsidRDefault="007E4EC5" w:rsidP="002407BA">
            <w:pPr>
              <w:autoSpaceDE w:val="0"/>
              <w:autoSpaceDN w:val="0"/>
              <w:adjustRightInd w:val="0"/>
              <w:spacing w:before="0"/>
              <w:jc w:val="center"/>
            </w:pPr>
            <w:r>
              <w:t>2</w:t>
            </w:r>
          </w:p>
        </w:tc>
        <w:tc>
          <w:tcPr>
            <w:tcW w:w="1335" w:type="dxa"/>
          </w:tcPr>
          <w:p w:rsidR="007E4EC5" w:rsidRPr="003E387D" w:rsidRDefault="007E4EC5" w:rsidP="00A16694">
            <w:pPr>
              <w:autoSpaceDE w:val="0"/>
              <w:autoSpaceDN w:val="0"/>
              <w:adjustRightInd w:val="0"/>
              <w:spacing w:before="0"/>
              <w:jc w:val="center"/>
            </w:pPr>
            <w:r>
              <w:t>2</w:t>
            </w:r>
          </w:p>
        </w:tc>
      </w:tr>
      <w:tr w:rsidR="007E4EC5" w:rsidRPr="003E387D">
        <w:tc>
          <w:tcPr>
            <w:tcW w:w="1247" w:type="dxa"/>
          </w:tcPr>
          <w:p w:rsidR="007E4EC5" w:rsidRPr="003E387D" w:rsidRDefault="007E4EC5" w:rsidP="00894A8A">
            <w:pPr>
              <w:spacing w:before="0"/>
            </w:pPr>
            <w:r w:rsidRPr="003E387D">
              <w:t>1</w:t>
            </w:r>
          </w:p>
        </w:tc>
        <w:tc>
          <w:tcPr>
            <w:tcW w:w="3451" w:type="dxa"/>
            <w:vAlign w:val="center"/>
          </w:tcPr>
          <w:p w:rsidR="007E4EC5" w:rsidRPr="00F81725" w:rsidRDefault="007E4EC5" w:rsidP="00B36120">
            <w:pPr>
              <w:shd w:val="clear" w:color="auto" w:fill="FFFFFF"/>
              <w:spacing w:before="0"/>
              <w:jc w:val="both"/>
              <w:rPr>
                <w:color w:val="000000"/>
              </w:rPr>
            </w:pPr>
            <w:r w:rsidRPr="00F81725">
              <w:t xml:space="preserve">Тема 2. </w:t>
            </w:r>
            <w:r w:rsidRPr="001A44AB">
              <w:t>Общество как целостная социокультурная система (социальные группы и общности; социальные институты и социальные организации; социальные связи и взаимодействия; культура как социальное явление и система ценностей).</w:t>
            </w:r>
            <w:r>
              <w:t xml:space="preserve"> </w:t>
            </w:r>
          </w:p>
        </w:tc>
        <w:tc>
          <w:tcPr>
            <w:tcW w:w="1141" w:type="dxa"/>
            <w:gridSpan w:val="2"/>
          </w:tcPr>
          <w:p w:rsidR="007E4EC5" w:rsidRPr="003E387D" w:rsidRDefault="007E4EC5" w:rsidP="00A16694">
            <w:pPr>
              <w:autoSpaceDE w:val="0"/>
              <w:autoSpaceDN w:val="0"/>
              <w:adjustRightInd w:val="0"/>
              <w:spacing w:before="0"/>
              <w:jc w:val="center"/>
            </w:pPr>
            <w:r>
              <w:t>8</w:t>
            </w:r>
          </w:p>
        </w:tc>
        <w:tc>
          <w:tcPr>
            <w:tcW w:w="1213" w:type="dxa"/>
          </w:tcPr>
          <w:p w:rsidR="007E4EC5" w:rsidRPr="003E387D" w:rsidRDefault="007E4EC5" w:rsidP="00A16694">
            <w:pPr>
              <w:autoSpaceDE w:val="0"/>
              <w:autoSpaceDN w:val="0"/>
              <w:adjustRightInd w:val="0"/>
              <w:spacing w:before="0"/>
              <w:jc w:val="center"/>
            </w:pPr>
            <w:r>
              <w:t>2</w:t>
            </w:r>
          </w:p>
        </w:tc>
        <w:tc>
          <w:tcPr>
            <w:tcW w:w="1214" w:type="dxa"/>
          </w:tcPr>
          <w:p w:rsidR="007E4EC5" w:rsidRPr="003E387D" w:rsidRDefault="007E4EC5" w:rsidP="002407BA">
            <w:pPr>
              <w:autoSpaceDE w:val="0"/>
              <w:autoSpaceDN w:val="0"/>
              <w:adjustRightInd w:val="0"/>
              <w:spacing w:before="0"/>
              <w:jc w:val="center"/>
            </w:pPr>
            <w:r>
              <w:t>2</w:t>
            </w:r>
          </w:p>
        </w:tc>
        <w:tc>
          <w:tcPr>
            <w:tcW w:w="1335" w:type="dxa"/>
          </w:tcPr>
          <w:p w:rsidR="007E4EC5" w:rsidRDefault="007E4EC5" w:rsidP="00F1012A">
            <w:pPr>
              <w:jc w:val="center"/>
            </w:pPr>
            <w:r>
              <w:t>2</w:t>
            </w:r>
          </w:p>
        </w:tc>
      </w:tr>
      <w:tr w:rsidR="007E4EC5" w:rsidRPr="003E387D">
        <w:tc>
          <w:tcPr>
            <w:tcW w:w="1247" w:type="dxa"/>
          </w:tcPr>
          <w:p w:rsidR="007E4EC5" w:rsidRPr="003E387D" w:rsidRDefault="007E4EC5" w:rsidP="00894A8A">
            <w:pPr>
              <w:spacing w:before="0"/>
            </w:pPr>
            <w:r w:rsidRPr="003E387D">
              <w:t>1</w:t>
            </w:r>
          </w:p>
        </w:tc>
        <w:tc>
          <w:tcPr>
            <w:tcW w:w="3451" w:type="dxa"/>
          </w:tcPr>
          <w:p w:rsidR="007E4EC5" w:rsidRPr="005D37E8" w:rsidRDefault="007E4EC5" w:rsidP="00B36120">
            <w:pPr>
              <w:spacing w:before="0"/>
              <w:jc w:val="both"/>
            </w:pPr>
            <w:r w:rsidRPr="00F81725">
              <w:t xml:space="preserve">Тема 3. </w:t>
            </w:r>
            <w:r w:rsidRPr="001A44AB">
              <w:t>Личность и общество. Социализация личности (социальные изменения и социальная мобильность; социальный статус, социальное поведение; девиация)</w:t>
            </w:r>
            <w:r>
              <w:t>.</w:t>
            </w:r>
          </w:p>
        </w:tc>
        <w:tc>
          <w:tcPr>
            <w:tcW w:w="1141" w:type="dxa"/>
            <w:gridSpan w:val="2"/>
          </w:tcPr>
          <w:p w:rsidR="007E4EC5" w:rsidRDefault="007E4EC5" w:rsidP="0058265E">
            <w:pPr>
              <w:jc w:val="center"/>
            </w:pPr>
            <w:r w:rsidRPr="003E17F9">
              <w:t>8</w:t>
            </w:r>
          </w:p>
        </w:tc>
        <w:tc>
          <w:tcPr>
            <w:tcW w:w="1213" w:type="dxa"/>
          </w:tcPr>
          <w:p w:rsidR="007E4EC5" w:rsidRPr="003E387D" w:rsidRDefault="007E4EC5" w:rsidP="00A16694">
            <w:pPr>
              <w:autoSpaceDE w:val="0"/>
              <w:autoSpaceDN w:val="0"/>
              <w:adjustRightInd w:val="0"/>
              <w:spacing w:before="0"/>
              <w:jc w:val="center"/>
            </w:pPr>
            <w:r>
              <w:t>2</w:t>
            </w:r>
          </w:p>
        </w:tc>
        <w:tc>
          <w:tcPr>
            <w:tcW w:w="1214" w:type="dxa"/>
          </w:tcPr>
          <w:p w:rsidR="007E4EC5" w:rsidRPr="003E387D" w:rsidRDefault="007E4EC5" w:rsidP="002407BA">
            <w:pPr>
              <w:autoSpaceDE w:val="0"/>
              <w:autoSpaceDN w:val="0"/>
              <w:adjustRightInd w:val="0"/>
              <w:spacing w:before="0"/>
              <w:jc w:val="center"/>
            </w:pPr>
            <w:r>
              <w:t>2</w:t>
            </w:r>
          </w:p>
        </w:tc>
        <w:tc>
          <w:tcPr>
            <w:tcW w:w="1335" w:type="dxa"/>
          </w:tcPr>
          <w:p w:rsidR="007E4EC5" w:rsidRDefault="007E4EC5" w:rsidP="00F1012A">
            <w:pPr>
              <w:jc w:val="center"/>
            </w:pPr>
            <w:r>
              <w:t>2</w:t>
            </w:r>
          </w:p>
        </w:tc>
      </w:tr>
      <w:tr w:rsidR="007E4EC5" w:rsidRPr="003E387D">
        <w:tc>
          <w:tcPr>
            <w:tcW w:w="1247" w:type="dxa"/>
          </w:tcPr>
          <w:p w:rsidR="007E4EC5" w:rsidRPr="003E387D" w:rsidRDefault="007E4EC5" w:rsidP="00894A8A">
            <w:pPr>
              <w:spacing w:before="0"/>
            </w:pPr>
            <w:r w:rsidRPr="003E387D">
              <w:t>1</w:t>
            </w:r>
          </w:p>
        </w:tc>
        <w:tc>
          <w:tcPr>
            <w:tcW w:w="3451" w:type="dxa"/>
            <w:vAlign w:val="center"/>
          </w:tcPr>
          <w:p w:rsidR="007E4EC5" w:rsidRPr="00F81725" w:rsidRDefault="007E4EC5" w:rsidP="00B36120">
            <w:pPr>
              <w:spacing w:before="0"/>
              <w:jc w:val="both"/>
              <w:rPr>
                <w:color w:val="000000"/>
              </w:rPr>
            </w:pPr>
            <w:r w:rsidRPr="00F81725">
              <w:t xml:space="preserve">Тема 4. </w:t>
            </w:r>
            <w:r w:rsidRPr="001A44AB">
              <w:t>Социальная структура общества. Социальная стратификация (социальные движения; социальные конфликты и логика их разрешения).</w:t>
            </w:r>
          </w:p>
        </w:tc>
        <w:tc>
          <w:tcPr>
            <w:tcW w:w="1141" w:type="dxa"/>
            <w:gridSpan w:val="2"/>
          </w:tcPr>
          <w:p w:rsidR="007E4EC5" w:rsidRDefault="007E4EC5" w:rsidP="0058265E">
            <w:pPr>
              <w:jc w:val="center"/>
            </w:pPr>
            <w:r>
              <w:t>3</w:t>
            </w:r>
          </w:p>
        </w:tc>
        <w:tc>
          <w:tcPr>
            <w:tcW w:w="1213" w:type="dxa"/>
          </w:tcPr>
          <w:p w:rsidR="007E4EC5" w:rsidRPr="003E387D" w:rsidRDefault="007E4EC5" w:rsidP="00A16694">
            <w:pPr>
              <w:autoSpaceDE w:val="0"/>
              <w:autoSpaceDN w:val="0"/>
              <w:adjustRightInd w:val="0"/>
              <w:spacing w:before="0"/>
              <w:jc w:val="center"/>
            </w:pPr>
            <w:r>
              <w:t>1</w:t>
            </w:r>
          </w:p>
        </w:tc>
        <w:tc>
          <w:tcPr>
            <w:tcW w:w="1214" w:type="dxa"/>
          </w:tcPr>
          <w:p w:rsidR="007E4EC5" w:rsidRPr="003E387D" w:rsidRDefault="007E4EC5" w:rsidP="002407BA">
            <w:pPr>
              <w:autoSpaceDE w:val="0"/>
              <w:autoSpaceDN w:val="0"/>
              <w:adjustRightInd w:val="0"/>
              <w:spacing w:before="0"/>
              <w:jc w:val="center"/>
            </w:pPr>
            <w:r>
              <w:t>1</w:t>
            </w:r>
          </w:p>
        </w:tc>
        <w:tc>
          <w:tcPr>
            <w:tcW w:w="1335" w:type="dxa"/>
          </w:tcPr>
          <w:p w:rsidR="007E4EC5" w:rsidRDefault="007E4EC5" w:rsidP="00F1012A">
            <w:pPr>
              <w:jc w:val="center"/>
            </w:pPr>
            <w:r>
              <w:t>1</w:t>
            </w:r>
          </w:p>
        </w:tc>
      </w:tr>
      <w:tr w:rsidR="007E4EC5" w:rsidRPr="003E387D">
        <w:tc>
          <w:tcPr>
            <w:tcW w:w="9601" w:type="dxa"/>
            <w:gridSpan w:val="7"/>
          </w:tcPr>
          <w:p w:rsidR="007E4EC5" w:rsidRPr="003E387D" w:rsidRDefault="007E4EC5" w:rsidP="00DD0BC4">
            <w:pPr>
              <w:autoSpaceDE w:val="0"/>
              <w:autoSpaceDN w:val="0"/>
              <w:adjustRightInd w:val="0"/>
              <w:spacing w:before="0"/>
              <w:jc w:val="center"/>
            </w:pPr>
            <w:r w:rsidRPr="003E387D">
              <w:rPr>
                <w:b/>
                <w:bCs/>
                <w:i/>
                <w:iCs/>
              </w:rPr>
              <w:t xml:space="preserve">Модуль 2. </w:t>
            </w:r>
            <w:r w:rsidRPr="00FC7132">
              <w:rPr>
                <w:b/>
                <w:bCs/>
                <w:i/>
                <w:iCs/>
              </w:rPr>
              <w:t>Отраслевая социология</w:t>
            </w:r>
          </w:p>
        </w:tc>
      </w:tr>
      <w:tr w:rsidR="007E4EC5" w:rsidRPr="003E387D">
        <w:tc>
          <w:tcPr>
            <w:tcW w:w="1247" w:type="dxa"/>
          </w:tcPr>
          <w:p w:rsidR="007E4EC5" w:rsidRPr="003E387D" w:rsidRDefault="007E4EC5" w:rsidP="00894A8A">
            <w:pPr>
              <w:autoSpaceDE w:val="0"/>
              <w:autoSpaceDN w:val="0"/>
              <w:adjustRightInd w:val="0"/>
              <w:spacing w:before="0"/>
            </w:pPr>
            <w:r w:rsidRPr="003E387D">
              <w:t>2</w:t>
            </w:r>
          </w:p>
        </w:tc>
        <w:tc>
          <w:tcPr>
            <w:tcW w:w="3451" w:type="dxa"/>
            <w:vAlign w:val="center"/>
          </w:tcPr>
          <w:p w:rsidR="007E4EC5" w:rsidRPr="0003365E" w:rsidRDefault="007E4EC5" w:rsidP="00B36120">
            <w:pPr>
              <w:spacing w:before="0"/>
              <w:jc w:val="both"/>
              <w:rPr>
                <w:color w:val="000000"/>
              </w:rPr>
            </w:pPr>
            <w:r w:rsidRPr="00F81725">
              <w:t xml:space="preserve">Тема </w:t>
            </w:r>
            <w:r>
              <w:t>5.</w:t>
            </w:r>
            <w:r w:rsidRPr="00F81725">
              <w:t xml:space="preserve"> </w:t>
            </w:r>
            <w:r w:rsidRPr="001A44AB">
              <w:t>Социология политики и общественного мнения. Социология правосознания.</w:t>
            </w:r>
          </w:p>
        </w:tc>
        <w:tc>
          <w:tcPr>
            <w:tcW w:w="1141" w:type="dxa"/>
            <w:gridSpan w:val="2"/>
          </w:tcPr>
          <w:p w:rsidR="007E4EC5" w:rsidRDefault="007E4EC5" w:rsidP="0058265E">
            <w:pPr>
              <w:jc w:val="center"/>
            </w:pPr>
            <w:r>
              <w:t>3</w:t>
            </w:r>
          </w:p>
        </w:tc>
        <w:tc>
          <w:tcPr>
            <w:tcW w:w="1213" w:type="dxa"/>
          </w:tcPr>
          <w:p w:rsidR="007E4EC5" w:rsidRDefault="007E4EC5" w:rsidP="00FC7132">
            <w:pPr>
              <w:jc w:val="center"/>
            </w:pPr>
            <w:r>
              <w:t>1</w:t>
            </w:r>
          </w:p>
        </w:tc>
        <w:tc>
          <w:tcPr>
            <w:tcW w:w="1214" w:type="dxa"/>
          </w:tcPr>
          <w:p w:rsidR="007E4EC5" w:rsidRDefault="007E4EC5" w:rsidP="00FC7132">
            <w:pPr>
              <w:jc w:val="center"/>
            </w:pPr>
            <w:r>
              <w:t>1</w:t>
            </w:r>
          </w:p>
        </w:tc>
        <w:tc>
          <w:tcPr>
            <w:tcW w:w="1335" w:type="dxa"/>
          </w:tcPr>
          <w:p w:rsidR="007E4EC5" w:rsidRDefault="007E4EC5" w:rsidP="00F1012A">
            <w:pPr>
              <w:jc w:val="center"/>
            </w:pPr>
            <w:r>
              <w:t>1</w:t>
            </w:r>
          </w:p>
        </w:tc>
      </w:tr>
      <w:tr w:rsidR="007E4EC5" w:rsidRPr="003E387D">
        <w:tc>
          <w:tcPr>
            <w:tcW w:w="1247" w:type="dxa"/>
          </w:tcPr>
          <w:p w:rsidR="007E4EC5" w:rsidRPr="003E387D" w:rsidRDefault="007E4EC5" w:rsidP="00894A8A">
            <w:pPr>
              <w:spacing w:before="0"/>
            </w:pPr>
            <w:r w:rsidRPr="003E387D">
              <w:t>2</w:t>
            </w:r>
          </w:p>
        </w:tc>
        <w:tc>
          <w:tcPr>
            <w:tcW w:w="3451" w:type="dxa"/>
          </w:tcPr>
          <w:p w:rsidR="007E4EC5" w:rsidRPr="00F81725" w:rsidRDefault="007E4EC5" w:rsidP="00B36120">
            <w:pPr>
              <w:spacing w:before="0"/>
              <w:jc w:val="both"/>
            </w:pPr>
            <w:r w:rsidRPr="00F81725">
              <w:t xml:space="preserve">Тема </w:t>
            </w:r>
            <w:r>
              <w:t>6</w:t>
            </w:r>
            <w:r w:rsidRPr="00F81725">
              <w:t xml:space="preserve">. </w:t>
            </w:r>
            <w:r w:rsidRPr="001A44AB">
              <w:t>Социология экономики и управления.</w:t>
            </w:r>
          </w:p>
        </w:tc>
        <w:tc>
          <w:tcPr>
            <w:tcW w:w="1141" w:type="dxa"/>
            <w:gridSpan w:val="2"/>
          </w:tcPr>
          <w:p w:rsidR="007E4EC5" w:rsidRDefault="007E4EC5" w:rsidP="0058265E">
            <w:pPr>
              <w:jc w:val="center"/>
            </w:pPr>
            <w:r>
              <w:t>3</w:t>
            </w:r>
          </w:p>
        </w:tc>
        <w:tc>
          <w:tcPr>
            <w:tcW w:w="1213" w:type="dxa"/>
          </w:tcPr>
          <w:p w:rsidR="007E4EC5" w:rsidRDefault="007E4EC5" w:rsidP="00FC7132">
            <w:pPr>
              <w:jc w:val="center"/>
            </w:pPr>
            <w:r>
              <w:t>1</w:t>
            </w:r>
          </w:p>
        </w:tc>
        <w:tc>
          <w:tcPr>
            <w:tcW w:w="1214" w:type="dxa"/>
          </w:tcPr>
          <w:p w:rsidR="007E4EC5" w:rsidRDefault="007E4EC5" w:rsidP="00FC7132">
            <w:pPr>
              <w:jc w:val="center"/>
            </w:pPr>
            <w:r>
              <w:t>1</w:t>
            </w:r>
          </w:p>
        </w:tc>
        <w:tc>
          <w:tcPr>
            <w:tcW w:w="1335" w:type="dxa"/>
          </w:tcPr>
          <w:p w:rsidR="007E4EC5" w:rsidRDefault="007E4EC5" w:rsidP="00F1012A">
            <w:pPr>
              <w:jc w:val="center"/>
            </w:pPr>
            <w:r>
              <w:t>1</w:t>
            </w:r>
          </w:p>
        </w:tc>
      </w:tr>
      <w:tr w:rsidR="007E4EC5" w:rsidRPr="003E387D">
        <w:tc>
          <w:tcPr>
            <w:tcW w:w="1247" w:type="dxa"/>
          </w:tcPr>
          <w:p w:rsidR="007E4EC5" w:rsidRPr="003E387D" w:rsidRDefault="007E4EC5" w:rsidP="00894A8A">
            <w:pPr>
              <w:spacing w:before="0"/>
            </w:pPr>
            <w:r w:rsidRPr="003E387D">
              <w:t>2</w:t>
            </w:r>
          </w:p>
        </w:tc>
        <w:tc>
          <w:tcPr>
            <w:tcW w:w="3451" w:type="dxa"/>
          </w:tcPr>
          <w:p w:rsidR="007E4EC5" w:rsidRPr="00F81725" w:rsidRDefault="007E4EC5" w:rsidP="00B36120">
            <w:pPr>
              <w:spacing w:before="0"/>
              <w:jc w:val="both"/>
            </w:pPr>
            <w:r w:rsidRPr="00F81725">
              <w:t xml:space="preserve">Тема </w:t>
            </w:r>
            <w:r>
              <w:t xml:space="preserve">7. </w:t>
            </w:r>
            <w:r w:rsidRPr="001A44AB">
              <w:t>Социология межнациональных отношений.</w:t>
            </w:r>
          </w:p>
        </w:tc>
        <w:tc>
          <w:tcPr>
            <w:tcW w:w="1141" w:type="dxa"/>
            <w:gridSpan w:val="2"/>
          </w:tcPr>
          <w:p w:rsidR="007E4EC5" w:rsidRDefault="007E4EC5" w:rsidP="0058265E">
            <w:pPr>
              <w:jc w:val="center"/>
            </w:pPr>
            <w:r>
              <w:t>3</w:t>
            </w:r>
          </w:p>
        </w:tc>
        <w:tc>
          <w:tcPr>
            <w:tcW w:w="1213" w:type="dxa"/>
          </w:tcPr>
          <w:p w:rsidR="007E4EC5" w:rsidRDefault="007E4EC5" w:rsidP="00FC7132">
            <w:pPr>
              <w:jc w:val="center"/>
            </w:pPr>
            <w:r>
              <w:t>1</w:t>
            </w:r>
          </w:p>
        </w:tc>
        <w:tc>
          <w:tcPr>
            <w:tcW w:w="1214" w:type="dxa"/>
          </w:tcPr>
          <w:p w:rsidR="007E4EC5" w:rsidRDefault="007E4EC5" w:rsidP="00FC7132">
            <w:pPr>
              <w:jc w:val="center"/>
            </w:pPr>
            <w:r>
              <w:t>1</w:t>
            </w:r>
          </w:p>
        </w:tc>
        <w:tc>
          <w:tcPr>
            <w:tcW w:w="1335" w:type="dxa"/>
          </w:tcPr>
          <w:p w:rsidR="007E4EC5" w:rsidRDefault="007E4EC5" w:rsidP="00F1012A">
            <w:pPr>
              <w:jc w:val="center"/>
            </w:pPr>
            <w:r>
              <w:t>1</w:t>
            </w:r>
          </w:p>
        </w:tc>
      </w:tr>
      <w:tr w:rsidR="007E4EC5" w:rsidRPr="003E387D">
        <w:tc>
          <w:tcPr>
            <w:tcW w:w="1247" w:type="dxa"/>
          </w:tcPr>
          <w:p w:rsidR="007E4EC5" w:rsidRPr="003E387D" w:rsidRDefault="007E4EC5" w:rsidP="00894A8A">
            <w:pPr>
              <w:spacing w:before="0"/>
            </w:pPr>
            <w:r w:rsidRPr="003E387D">
              <w:t>2</w:t>
            </w:r>
          </w:p>
        </w:tc>
        <w:tc>
          <w:tcPr>
            <w:tcW w:w="3451" w:type="dxa"/>
          </w:tcPr>
          <w:p w:rsidR="007E4EC5" w:rsidRPr="00F81725" w:rsidRDefault="007E4EC5" w:rsidP="00B36120">
            <w:pPr>
              <w:spacing w:before="0"/>
              <w:jc w:val="both"/>
            </w:pPr>
            <w:r w:rsidRPr="00F81725">
              <w:t xml:space="preserve">Тема </w:t>
            </w:r>
            <w:r>
              <w:t>8</w:t>
            </w:r>
            <w:r w:rsidRPr="00F81725">
              <w:t xml:space="preserve">. </w:t>
            </w:r>
            <w:r w:rsidRPr="001A44AB">
              <w:t>Социология семьи.</w:t>
            </w:r>
          </w:p>
        </w:tc>
        <w:tc>
          <w:tcPr>
            <w:tcW w:w="1141" w:type="dxa"/>
            <w:gridSpan w:val="2"/>
          </w:tcPr>
          <w:p w:rsidR="007E4EC5" w:rsidRDefault="007E4EC5" w:rsidP="0058265E">
            <w:pPr>
              <w:jc w:val="center"/>
            </w:pPr>
            <w:r>
              <w:t>3</w:t>
            </w:r>
          </w:p>
        </w:tc>
        <w:tc>
          <w:tcPr>
            <w:tcW w:w="1213" w:type="dxa"/>
          </w:tcPr>
          <w:p w:rsidR="007E4EC5" w:rsidRDefault="007E4EC5" w:rsidP="00FC7132">
            <w:pPr>
              <w:jc w:val="center"/>
            </w:pPr>
            <w:r>
              <w:t>1</w:t>
            </w:r>
          </w:p>
        </w:tc>
        <w:tc>
          <w:tcPr>
            <w:tcW w:w="1214" w:type="dxa"/>
          </w:tcPr>
          <w:p w:rsidR="007E4EC5" w:rsidRDefault="007E4EC5" w:rsidP="00FC7132">
            <w:pPr>
              <w:jc w:val="center"/>
            </w:pPr>
            <w:r>
              <w:t>1</w:t>
            </w:r>
          </w:p>
        </w:tc>
        <w:tc>
          <w:tcPr>
            <w:tcW w:w="1335" w:type="dxa"/>
          </w:tcPr>
          <w:p w:rsidR="007E4EC5" w:rsidRDefault="007E4EC5" w:rsidP="00F1012A">
            <w:pPr>
              <w:jc w:val="center"/>
            </w:pPr>
            <w:r>
              <w:t>1</w:t>
            </w:r>
          </w:p>
        </w:tc>
      </w:tr>
      <w:tr w:rsidR="007E4EC5" w:rsidRPr="003E387D">
        <w:tc>
          <w:tcPr>
            <w:tcW w:w="1247" w:type="dxa"/>
          </w:tcPr>
          <w:p w:rsidR="007E4EC5" w:rsidRPr="003E387D" w:rsidRDefault="007E4EC5" w:rsidP="00894A8A">
            <w:pPr>
              <w:spacing w:before="0"/>
            </w:pPr>
            <w:r w:rsidRPr="003E387D">
              <w:t>2</w:t>
            </w:r>
          </w:p>
        </w:tc>
        <w:tc>
          <w:tcPr>
            <w:tcW w:w="3451" w:type="dxa"/>
          </w:tcPr>
          <w:p w:rsidR="007E4EC5" w:rsidRPr="00F81725" w:rsidRDefault="007E4EC5" w:rsidP="00B36120">
            <w:pPr>
              <w:spacing w:before="0"/>
              <w:jc w:val="both"/>
            </w:pPr>
            <w:r w:rsidRPr="00F81725">
              <w:t xml:space="preserve">Тема </w:t>
            </w:r>
            <w:r>
              <w:t>9</w:t>
            </w:r>
            <w:r w:rsidRPr="00F81725">
              <w:t xml:space="preserve">. </w:t>
            </w:r>
            <w:r w:rsidRPr="001A44AB">
              <w:t>Методология и методы социологического исследования</w:t>
            </w:r>
            <w:r>
              <w:t>.</w:t>
            </w:r>
          </w:p>
        </w:tc>
        <w:tc>
          <w:tcPr>
            <w:tcW w:w="1141" w:type="dxa"/>
            <w:gridSpan w:val="2"/>
          </w:tcPr>
          <w:p w:rsidR="007E4EC5" w:rsidRDefault="007E4EC5" w:rsidP="00FC7132">
            <w:pPr>
              <w:jc w:val="center"/>
            </w:pPr>
            <w:r>
              <w:t>3</w:t>
            </w:r>
          </w:p>
        </w:tc>
        <w:tc>
          <w:tcPr>
            <w:tcW w:w="1213" w:type="dxa"/>
          </w:tcPr>
          <w:p w:rsidR="007E4EC5" w:rsidRDefault="007E4EC5" w:rsidP="00FC7132">
            <w:pPr>
              <w:jc w:val="center"/>
            </w:pPr>
            <w:r>
              <w:t>1</w:t>
            </w:r>
          </w:p>
        </w:tc>
        <w:tc>
          <w:tcPr>
            <w:tcW w:w="1214" w:type="dxa"/>
          </w:tcPr>
          <w:p w:rsidR="007E4EC5" w:rsidRDefault="007E4EC5" w:rsidP="00FC7132">
            <w:pPr>
              <w:jc w:val="center"/>
            </w:pPr>
            <w:r>
              <w:t>1</w:t>
            </w:r>
          </w:p>
        </w:tc>
        <w:tc>
          <w:tcPr>
            <w:tcW w:w="1335" w:type="dxa"/>
          </w:tcPr>
          <w:p w:rsidR="007E4EC5" w:rsidRDefault="007E4EC5" w:rsidP="00F1012A">
            <w:pPr>
              <w:jc w:val="center"/>
            </w:pPr>
            <w:r>
              <w:t>1</w:t>
            </w:r>
          </w:p>
        </w:tc>
      </w:tr>
    </w:tbl>
    <w:p w:rsidR="007E4EC5" w:rsidRPr="003E387D" w:rsidRDefault="007E4EC5" w:rsidP="00A919C8">
      <w:pPr>
        <w:spacing w:before="0"/>
        <w:ind w:firstLine="539"/>
        <w:jc w:val="both"/>
        <w:rPr>
          <w:b/>
          <w:bCs/>
        </w:rPr>
      </w:pPr>
    </w:p>
    <w:p w:rsidR="007E4EC5" w:rsidRPr="003E387D" w:rsidRDefault="007E4EC5" w:rsidP="00DD0BC4">
      <w:pPr>
        <w:spacing w:before="0"/>
        <w:ind w:firstLine="539"/>
        <w:jc w:val="both"/>
        <w:rPr>
          <w:b/>
          <w:bCs/>
        </w:rPr>
      </w:pPr>
    </w:p>
    <w:p w:rsidR="007E4EC5" w:rsidRPr="003E387D" w:rsidRDefault="007E4EC5" w:rsidP="00A16694">
      <w:pPr>
        <w:spacing w:before="0"/>
        <w:ind w:firstLine="539"/>
        <w:jc w:val="center"/>
        <w:rPr>
          <w:b/>
          <w:bCs/>
        </w:rPr>
      </w:pPr>
      <w:r w:rsidRPr="003E387D">
        <w:rPr>
          <w:b/>
          <w:bCs/>
        </w:rPr>
        <w:t>4. Самостоятельная работа обучающихся.</w:t>
      </w:r>
    </w:p>
    <w:p w:rsidR="007E4EC5" w:rsidRPr="00894A8A" w:rsidRDefault="007E4EC5" w:rsidP="00A16694">
      <w:pPr>
        <w:pStyle w:val="Heading3"/>
        <w:spacing w:before="0" w:after="0"/>
        <w:ind w:firstLine="180"/>
        <w:rPr>
          <w:b w:val="0"/>
          <w:bCs w:val="0"/>
        </w:rPr>
      </w:pPr>
      <w:r w:rsidRPr="003E387D">
        <w:rPr>
          <w:b w:val="0"/>
          <w:bCs w:val="0"/>
        </w:rPr>
        <w:t xml:space="preserve">Таблица </w:t>
      </w:r>
      <w:r>
        <w:rPr>
          <w:b w:val="0"/>
          <w:bCs w:val="0"/>
        </w:rPr>
        <w:t>6</w:t>
      </w:r>
      <w:r w:rsidRPr="003E387D">
        <w:rPr>
          <w:b w:val="0"/>
          <w:bCs w:val="0"/>
        </w:rPr>
        <w:t>. Содержание самостоятельной работы обучающихся</w:t>
      </w:r>
    </w:p>
    <w:tbl>
      <w:tblPr>
        <w:tblW w:w="9322" w:type="dxa"/>
        <w:jc w:val="center"/>
        <w:tblLayout w:type="fixed"/>
        <w:tblLook w:val="0000"/>
      </w:tblPr>
      <w:tblGrid>
        <w:gridCol w:w="515"/>
        <w:gridCol w:w="2568"/>
        <w:gridCol w:w="4979"/>
        <w:gridCol w:w="1260"/>
      </w:tblGrid>
      <w:tr w:rsidR="007E4EC5" w:rsidRPr="003E387D">
        <w:trPr>
          <w:trHeight w:val="360"/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</w:tcBorders>
          </w:tcPr>
          <w:p w:rsidR="007E4EC5" w:rsidRPr="003E387D" w:rsidRDefault="007E4EC5" w:rsidP="00DD0BC4">
            <w:pPr>
              <w:autoSpaceDE w:val="0"/>
              <w:autoSpaceDN w:val="0"/>
              <w:adjustRightInd w:val="0"/>
              <w:spacing w:before="0"/>
              <w:jc w:val="center"/>
            </w:pPr>
            <w:r w:rsidRPr="003E387D">
              <w:t xml:space="preserve">№  </w:t>
            </w:r>
          </w:p>
          <w:p w:rsidR="007E4EC5" w:rsidRPr="003E387D" w:rsidRDefault="007E4EC5" w:rsidP="00DD0BC4">
            <w:pPr>
              <w:snapToGrid w:val="0"/>
              <w:spacing w:before="0"/>
              <w:jc w:val="center"/>
              <w:rPr>
                <w:lang w:eastAsia="ar-SA"/>
              </w:rPr>
            </w:pPr>
            <w:r w:rsidRPr="003E387D">
              <w:t>п/п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4EC5" w:rsidRPr="003E387D" w:rsidRDefault="007E4EC5" w:rsidP="00DD0BC4">
            <w:pPr>
              <w:snapToGrid w:val="0"/>
              <w:spacing w:before="0"/>
              <w:jc w:val="center"/>
              <w:rPr>
                <w:lang w:eastAsia="ar-SA"/>
              </w:rPr>
            </w:pPr>
            <w:r w:rsidRPr="003E387D">
              <w:t>Вид самостоятельной работы</w:t>
            </w:r>
          </w:p>
        </w:tc>
        <w:tc>
          <w:tcPr>
            <w:tcW w:w="49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7E4EC5" w:rsidRPr="003E387D" w:rsidRDefault="007E4EC5" w:rsidP="00DD0BC4">
            <w:pPr>
              <w:autoSpaceDE w:val="0"/>
              <w:autoSpaceDN w:val="0"/>
              <w:adjustRightInd w:val="0"/>
              <w:spacing w:before="0"/>
              <w:jc w:val="center"/>
              <w:rPr>
                <w:lang w:eastAsia="ar-SA"/>
              </w:rPr>
            </w:pPr>
            <w:r w:rsidRPr="003E387D">
              <w:t>Разделы или темы рабочей программы</w:t>
            </w:r>
          </w:p>
          <w:p w:rsidR="007E4EC5" w:rsidRPr="003E387D" w:rsidRDefault="007E4EC5" w:rsidP="00DD0BC4">
            <w:pPr>
              <w:snapToGrid w:val="0"/>
              <w:spacing w:before="0"/>
              <w:jc w:val="center"/>
              <w:rPr>
                <w:lang w:eastAsia="ar-SA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4EC5" w:rsidRPr="003E387D" w:rsidRDefault="007E4EC5" w:rsidP="00DD0BC4">
            <w:pPr>
              <w:snapToGrid w:val="0"/>
              <w:spacing w:before="0"/>
              <w:jc w:val="center"/>
              <w:rPr>
                <w:lang w:eastAsia="ar-SA"/>
              </w:rPr>
            </w:pPr>
            <w:r w:rsidRPr="003E387D">
              <w:t>Форма отчет-ности</w:t>
            </w:r>
          </w:p>
        </w:tc>
      </w:tr>
      <w:tr w:rsidR="007E4EC5" w:rsidRPr="003E387D">
        <w:trPr>
          <w:trHeight w:val="330"/>
          <w:jc w:val="center"/>
        </w:trPr>
        <w:tc>
          <w:tcPr>
            <w:tcW w:w="9322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4EC5" w:rsidRPr="003E387D" w:rsidRDefault="007E4EC5" w:rsidP="00DD0BC4">
            <w:pPr>
              <w:snapToGrid w:val="0"/>
              <w:spacing w:before="0"/>
              <w:jc w:val="center"/>
            </w:pPr>
            <w:r w:rsidRPr="003E387D">
              <w:rPr>
                <w:b/>
                <w:bCs/>
                <w:i/>
                <w:iCs/>
              </w:rPr>
              <w:t xml:space="preserve">Модуль 1. </w:t>
            </w:r>
            <w:r>
              <w:rPr>
                <w:b/>
                <w:bCs/>
                <w:i/>
                <w:iCs/>
              </w:rPr>
              <w:t>Основы социологии</w:t>
            </w:r>
          </w:p>
        </w:tc>
      </w:tr>
      <w:tr w:rsidR="007E4EC5" w:rsidRPr="003E387D">
        <w:trPr>
          <w:trHeight w:val="625"/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4EC5" w:rsidRPr="003E387D" w:rsidRDefault="007E4EC5" w:rsidP="00DC5406">
            <w:pPr>
              <w:spacing w:before="0"/>
              <w:rPr>
                <w:b/>
                <w:bCs/>
              </w:rPr>
            </w:pPr>
            <w:r w:rsidRPr="003E387D">
              <w:rPr>
                <w:b/>
                <w:bCs/>
              </w:rPr>
              <w:t>1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EC5" w:rsidRPr="003E387D" w:rsidRDefault="007E4EC5" w:rsidP="00DC5406">
            <w:pPr>
              <w:spacing w:before="0"/>
              <w:jc w:val="both"/>
              <w:rPr>
                <w:lang w:val="de-DE" w:eastAsia="ar-SA"/>
              </w:rPr>
            </w:pPr>
            <w:r w:rsidRPr="003E387D">
              <w:t>Самоподготовка</w:t>
            </w: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7E4EC5" w:rsidRPr="00F81725" w:rsidRDefault="007E4EC5" w:rsidP="00B36120">
            <w:pPr>
              <w:spacing w:before="0"/>
              <w:jc w:val="both"/>
              <w:rPr>
                <w:i/>
                <w:iCs/>
              </w:rPr>
            </w:pPr>
            <w:r w:rsidRPr="00F81725">
              <w:t xml:space="preserve">Тема 1. </w:t>
            </w:r>
            <w:r w:rsidRPr="001A44AB">
              <w:t xml:space="preserve">Социология как наука (предмет, структура и функции; основные этапы становления и развития социологии; отечественная социология, ее развитие; социология </w:t>
            </w:r>
            <w:r w:rsidRPr="00DF1305">
              <w:rPr>
                <w:lang w:val="en-US"/>
              </w:rPr>
              <w:t>XX</w:t>
            </w:r>
            <w:r w:rsidRPr="001A44AB">
              <w:t xml:space="preserve">  столетия и новейшая социология)</w:t>
            </w:r>
            <w: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EC5" w:rsidRDefault="007E4EC5" w:rsidP="00DC5406">
            <w:r w:rsidRPr="00767948">
              <w:rPr>
                <w:lang w:eastAsia="ar-SA"/>
              </w:rPr>
              <w:t>Опорный конспект</w:t>
            </w:r>
          </w:p>
        </w:tc>
      </w:tr>
      <w:tr w:rsidR="007E4EC5" w:rsidRPr="003E387D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4EC5" w:rsidRPr="003E387D" w:rsidRDefault="007E4EC5" w:rsidP="00DC5406">
            <w:pPr>
              <w:pStyle w:val="BodyTextIndent2"/>
              <w:spacing w:before="0" w:after="0" w:line="240" w:lineRule="auto"/>
              <w:ind w:left="0"/>
              <w:rPr>
                <w:b/>
                <w:bCs/>
              </w:rPr>
            </w:pPr>
            <w:r w:rsidRPr="003E387D">
              <w:rPr>
                <w:b/>
                <w:bCs/>
              </w:rPr>
              <w:t>2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EC5" w:rsidRPr="003E387D" w:rsidRDefault="007E4EC5" w:rsidP="00DC5406">
            <w:pPr>
              <w:autoSpaceDE w:val="0"/>
              <w:spacing w:before="0"/>
              <w:jc w:val="both"/>
              <w:rPr>
                <w:lang w:val="de-DE" w:eastAsia="ar-SA"/>
              </w:rPr>
            </w:pPr>
            <w:r w:rsidRPr="003E387D">
              <w:t>Самоподготовка</w:t>
            </w:r>
            <w:r w:rsidRPr="003E387D">
              <w:rPr>
                <w:lang w:eastAsia="ar-SA"/>
              </w:rPr>
              <w:t xml:space="preserve"> </w:t>
            </w:r>
          </w:p>
          <w:p w:rsidR="007E4EC5" w:rsidRPr="003E387D" w:rsidRDefault="007E4EC5" w:rsidP="00DC5406">
            <w:pPr>
              <w:spacing w:before="0"/>
              <w:jc w:val="both"/>
              <w:rPr>
                <w:lang w:val="de-DE" w:eastAsia="ar-SA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E4EC5" w:rsidRPr="00F81725" w:rsidRDefault="007E4EC5" w:rsidP="00B36120">
            <w:pPr>
              <w:shd w:val="clear" w:color="auto" w:fill="FFFFFF"/>
              <w:spacing w:before="0"/>
              <w:jc w:val="both"/>
              <w:rPr>
                <w:color w:val="000000"/>
              </w:rPr>
            </w:pPr>
            <w:r w:rsidRPr="00F81725">
              <w:t xml:space="preserve">Тема 2. </w:t>
            </w:r>
            <w:r w:rsidRPr="001A44AB">
              <w:t>Общество как целостная социокультурная система (социальные группы и общности; социальные институты и социальные организации; социальные связи и взаимодействия; культура как социальное явление и система ценностей).</w:t>
            </w:r>
            <w:r>
              <w:t xml:space="preserve">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EC5" w:rsidRDefault="007E4EC5" w:rsidP="00DC5406">
            <w:r w:rsidRPr="00767948">
              <w:rPr>
                <w:lang w:eastAsia="ar-SA"/>
              </w:rPr>
              <w:t>Опорный конспект</w:t>
            </w:r>
          </w:p>
        </w:tc>
      </w:tr>
      <w:tr w:rsidR="007E4EC5" w:rsidRPr="003E387D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4EC5" w:rsidRPr="003E387D" w:rsidRDefault="007E4EC5" w:rsidP="00DC5406">
            <w:pPr>
              <w:spacing w:before="0"/>
              <w:rPr>
                <w:b/>
                <w:bCs/>
              </w:rPr>
            </w:pPr>
            <w:r w:rsidRPr="003E387D">
              <w:rPr>
                <w:b/>
                <w:bCs/>
              </w:rPr>
              <w:t>3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EC5" w:rsidRPr="003E387D" w:rsidRDefault="007E4EC5" w:rsidP="00DC5406">
            <w:pPr>
              <w:spacing w:before="0"/>
              <w:jc w:val="both"/>
              <w:rPr>
                <w:lang w:val="de-DE" w:eastAsia="ar-SA"/>
              </w:rPr>
            </w:pPr>
            <w:r w:rsidRPr="003E387D">
              <w:t>Самоподготовка</w:t>
            </w:r>
            <w:r w:rsidRPr="003E387D">
              <w:rPr>
                <w:lang w:eastAsia="ar-SA"/>
              </w:rPr>
              <w:t xml:space="preserve"> </w:t>
            </w: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7E4EC5" w:rsidRPr="005D37E8" w:rsidRDefault="007E4EC5" w:rsidP="00B36120">
            <w:pPr>
              <w:spacing w:before="0"/>
              <w:jc w:val="both"/>
            </w:pPr>
            <w:r w:rsidRPr="00F81725">
              <w:t xml:space="preserve">Тема 3. </w:t>
            </w:r>
            <w:r w:rsidRPr="001A44AB">
              <w:t>Личность и общество. Социализация личности (социальные изменения и социальная мобильность; социальный статус, социальное поведение; девиация)</w:t>
            </w:r>
            <w:r>
              <w:t>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EC5" w:rsidRDefault="007E4EC5" w:rsidP="00DC5406">
            <w:r w:rsidRPr="00767948">
              <w:rPr>
                <w:lang w:eastAsia="ar-SA"/>
              </w:rPr>
              <w:t>Опорный конспект</w:t>
            </w:r>
          </w:p>
        </w:tc>
      </w:tr>
      <w:tr w:rsidR="007E4EC5" w:rsidRPr="003E387D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4EC5" w:rsidRPr="003E387D" w:rsidRDefault="007E4EC5" w:rsidP="00DC5406">
            <w:pPr>
              <w:spacing w:before="0"/>
              <w:rPr>
                <w:b/>
                <w:bCs/>
              </w:rPr>
            </w:pPr>
            <w:r w:rsidRPr="003E387D">
              <w:rPr>
                <w:b/>
                <w:bCs/>
              </w:rPr>
              <w:t>4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EC5" w:rsidRDefault="007E4EC5" w:rsidP="00DC5406">
            <w:r w:rsidRPr="00A8341A">
              <w:t>Самоподготовка</w:t>
            </w:r>
            <w:r w:rsidRPr="00A8341A">
              <w:rPr>
                <w:lang w:eastAsia="ar-SA"/>
              </w:rPr>
              <w:t xml:space="preserve"> </w:t>
            </w: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E4EC5" w:rsidRPr="00F81725" w:rsidRDefault="007E4EC5" w:rsidP="00B36120">
            <w:pPr>
              <w:spacing w:before="0"/>
              <w:jc w:val="both"/>
              <w:rPr>
                <w:color w:val="000000"/>
              </w:rPr>
            </w:pPr>
            <w:r w:rsidRPr="00F81725">
              <w:t xml:space="preserve">Тема 4. </w:t>
            </w:r>
            <w:r w:rsidRPr="001A44AB">
              <w:t>Социальная структура общества. Социальная стратификация (социальные движения; социальные конфликты и логика их разрешения).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EC5" w:rsidRDefault="007E4EC5" w:rsidP="00DC5406">
            <w:r w:rsidRPr="00767948">
              <w:rPr>
                <w:lang w:eastAsia="ar-SA"/>
              </w:rPr>
              <w:t>Опорный конспект</w:t>
            </w:r>
          </w:p>
        </w:tc>
      </w:tr>
      <w:tr w:rsidR="007E4EC5" w:rsidRPr="003E387D">
        <w:trPr>
          <w:jc w:val="center"/>
        </w:trPr>
        <w:tc>
          <w:tcPr>
            <w:tcW w:w="93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EC5" w:rsidRPr="001C15FC" w:rsidRDefault="007E4EC5" w:rsidP="001C15FC">
            <w:pPr>
              <w:spacing w:before="0"/>
              <w:jc w:val="center"/>
              <w:rPr>
                <w:i/>
                <w:iCs/>
              </w:rPr>
            </w:pPr>
            <w:r w:rsidRPr="001C15FC">
              <w:rPr>
                <w:b/>
                <w:bCs/>
                <w:i/>
                <w:iCs/>
              </w:rPr>
              <w:t>Модуль 2. Отраслевая социология</w:t>
            </w:r>
          </w:p>
        </w:tc>
      </w:tr>
      <w:tr w:rsidR="007E4EC5" w:rsidRPr="003E387D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4EC5" w:rsidRPr="003E387D" w:rsidRDefault="007E4EC5" w:rsidP="00DC5406">
            <w:pPr>
              <w:spacing w:before="0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EC5" w:rsidRPr="003E387D" w:rsidRDefault="007E4EC5" w:rsidP="00DC5406">
            <w:pPr>
              <w:autoSpaceDE w:val="0"/>
              <w:autoSpaceDN w:val="0"/>
              <w:adjustRightInd w:val="0"/>
              <w:spacing w:before="0"/>
            </w:pPr>
            <w:r w:rsidRPr="003E387D">
              <w:t>Индивидуальное</w:t>
            </w:r>
          </w:p>
          <w:p w:rsidR="007E4EC5" w:rsidRDefault="007E4EC5" w:rsidP="00DC5406">
            <w:pPr>
              <w:autoSpaceDE w:val="0"/>
              <w:spacing w:before="0"/>
              <w:jc w:val="both"/>
            </w:pPr>
            <w:r w:rsidRPr="003E387D">
              <w:t>домашнее задание</w:t>
            </w:r>
            <w:r>
              <w:t>,</w:t>
            </w:r>
          </w:p>
          <w:p w:rsidR="007E4EC5" w:rsidRPr="009B4B94" w:rsidRDefault="007E4EC5" w:rsidP="00DC5406">
            <w:pPr>
              <w:autoSpaceDE w:val="0"/>
              <w:spacing w:before="0"/>
              <w:jc w:val="both"/>
            </w:pPr>
            <w:r>
              <w:t>тестирование</w:t>
            </w:r>
            <w:r w:rsidRPr="003E387D">
              <w:rPr>
                <w:lang w:val="de-DE" w:eastAsia="ar-SA"/>
              </w:rPr>
              <w:t xml:space="preserve"> </w:t>
            </w:r>
          </w:p>
          <w:p w:rsidR="007E4EC5" w:rsidRPr="003E387D" w:rsidRDefault="007E4EC5" w:rsidP="00DC5406">
            <w:pPr>
              <w:autoSpaceDE w:val="0"/>
              <w:spacing w:before="0"/>
              <w:jc w:val="both"/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7E4EC5" w:rsidRPr="0003365E" w:rsidRDefault="007E4EC5" w:rsidP="00B36120">
            <w:pPr>
              <w:spacing w:before="0"/>
              <w:jc w:val="both"/>
              <w:rPr>
                <w:color w:val="000000"/>
              </w:rPr>
            </w:pPr>
            <w:r w:rsidRPr="00F81725">
              <w:t xml:space="preserve">Тема </w:t>
            </w:r>
            <w:r>
              <w:t>5.</w:t>
            </w:r>
            <w:r w:rsidRPr="00F81725">
              <w:t xml:space="preserve"> </w:t>
            </w:r>
            <w:r w:rsidRPr="001A44AB">
              <w:t>Социология политики и общественного мнения. Социология правосознания.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EC5" w:rsidRDefault="007E4EC5" w:rsidP="009B4B94">
            <w:pPr>
              <w:snapToGrid w:val="0"/>
              <w:spacing w:before="0"/>
              <w:rPr>
                <w:lang w:eastAsia="ar-SA"/>
              </w:rPr>
            </w:pPr>
            <w:r>
              <w:rPr>
                <w:lang w:eastAsia="ar-SA"/>
              </w:rPr>
              <w:t>реферат, тест</w:t>
            </w:r>
          </w:p>
          <w:p w:rsidR="007E4EC5" w:rsidRPr="003E387D" w:rsidRDefault="007E4EC5" w:rsidP="009B4B94">
            <w:pPr>
              <w:snapToGrid w:val="0"/>
              <w:spacing w:before="0"/>
              <w:rPr>
                <w:lang w:eastAsia="ar-SA"/>
              </w:rPr>
            </w:pPr>
          </w:p>
        </w:tc>
      </w:tr>
      <w:tr w:rsidR="007E4EC5" w:rsidRPr="003E387D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4EC5" w:rsidRPr="003E387D" w:rsidRDefault="007E4EC5" w:rsidP="009B4B94">
            <w:pPr>
              <w:spacing w:before="0"/>
              <w:rPr>
                <w:b/>
                <w:bCs/>
              </w:rPr>
            </w:pPr>
            <w:r w:rsidRPr="003E387D">
              <w:rPr>
                <w:b/>
                <w:bCs/>
              </w:rPr>
              <w:t>2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EC5" w:rsidRPr="003E387D" w:rsidRDefault="007E4EC5" w:rsidP="009B4B94">
            <w:pPr>
              <w:autoSpaceDE w:val="0"/>
              <w:spacing w:before="0"/>
              <w:jc w:val="both"/>
            </w:pPr>
            <w:r w:rsidRPr="003E387D">
              <w:rPr>
                <w:lang w:eastAsia="ar-SA"/>
              </w:rPr>
              <w:t>Работа с источниками в читальном зале с ЭБС</w:t>
            </w:r>
            <w:r>
              <w:t>, тестирование</w:t>
            </w:r>
            <w:r w:rsidRPr="003E387D">
              <w:rPr>
                <w:lang w:val="de-DE" w:eastAsia="ar-SA"/>
              </w:rPr>
              <w:t xml:space="preserve"> </w:t>
            </w: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7E4EC5" w:rsidRPr="00F81725" w:rsidRDefault="007E4EC5" w:rsidP="00B36120">
            <w:pPr>
              <w:spacing w:before="0"/>
              <w:jc w:val="both"/>
            </w:pPr>
            <w:r w:rsidRPr="00F81725">
              <w:t xml:space="preserve">Тема </w:t>
            </w:r>
            <w:r>
              <w:t>6</w:t>
            </w:r>
            <w:r w:rsidRPr="00F81725">
              <w:t xml:space="preserve">. </w:t>
            </w:r>
            <w:r w:rsidRPr="001A44AB">
              <w:t>Социология экономики и управления.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EC5" w:rsidRDefault="007E4EC5" w:rsidP="009B4B94">
            <w:r w:rsidRPr="00864C7A">
              <w:rPr>
                <w:lang w:eastAsia="ar-SA"/>
              </w:rPr>
              <w:t>реферат, тест</w:t>
            </w:r>
          </w:p>
        </w:tc>
      </w:tr>
      <w:tr w:rsidR="007E4EC5" w:rsidRPr="003E387D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4EC5" w:rsidRPr="003E387D" w:rsidRDefault="007E4EC5" w:rsidP="009B4B94">
            <w:pPr>
              <w:spacing w:before="0"/>
              <w:rPr>
                <w:b/>
                <w:bCs/>
              </w:rPr>
            </w:pPr>
            <w:r w:rsidRPr="003E387D">
              <w:rPr>
                <w:b/>
                <w:bCs/>
              </w:rPr>
              <w:t>3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EC5" w:rsidRDefault="007E4EC5" w:rsidP="009B4B94">
            <w:r w:rsidRPr="00D05215">
              <w:rPr>
                <w:lang w:eastAsia="ar-SA"/>
              </w:rPr>
              <w:t>Работа с источниками в читальном зале с ЭБС</w:t>
            </w:r>
            <w:r>
              <w:t>, тестирование</w:t>
            </w: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7E4EC5" w:rsidRPr="00F81725" w:rsidRDefault="007E4EC5" w:rsidP="00B36120">
            <w:pPr>
              <w:spacing w:before="0"/>
              <w:jc w:val="both"/>
            </w:pPr>
            <w:r w:rsidRPr="00F81725">
              <w:t xml:space="preserve">Тема </w:t>
            </w:r>
            <w:r>
              <w:t xml:space="preserve">7. </w:t>
            </w:r>
            <w:r w:rsidRPr="001A44AB">
              <w:t>Социология межнациональных отношений.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EC5" w:rsidRDefault="007E4EC5" w:rsidP="009B4B94">
            <w:r w:rsidRPr="00864C7A">
              <w:rPr>
                <w:lang w:eastAsia="ar-SA"/>
              </w:rPr>
              <w:t>реферат, тест</w:t>
            </w:r>
          </w:p>
        </w:tc>
      </w:tr>
      <w:tr w:rsidR="007E4EC5" w:rsidRPr="003E387D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4EC5" w:rsidRPr="003E387D" w:rsidRDefault="007E4EC5" w:rsidP="009B4B94">
            <w:pPr>
              <w:spacing w:before="0"/>
              <w:rPr>
                <w:b/>
                <w:bCs/>
              </w:rPr>
            </w:pPr>
            <w:r w:rsidRPr="003E387D">
              <w:rPr>
                <w:b/>
                <w:bCs/>
              </w:rPr>
              <w:t>4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EC5" w:rsidRDefault="007E4EC5" w:rsidP="009B4B94">
            <w:r w:rsidRPr="00D05215">
              <w:rPr>
                <w:lang w:eastAsia="ar-SA"/>
              </w:rPr>
              <w:t>Работа с источниками в читальном зале с ЭБС</w:t>
            </w:r>
            <w:r>
              <w:t>, тестирование</w:t>
            </w: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7E4EC5" w:rsidRPr="00F81725" w:rsidRDefault="007E4EC5" w:rsidP="00B36120">
            <w:pPr>
              <w:spacing w:before="0"/>
              <w:jc w:val="both"/>
            </w:pPr>
            <w:r w:rsidRPr="00F81725">
              <w:t xml:space="preserve">Тема </w:t>
            </w:r>
            <w:r>
              <w:t>8</w:t>
            </w:r>
            <w:r w:rsidRPr="00F81725">
              <w:t xml:space="preserve">. </w:t>
            </w:r>
            <w:r w:rsidRPr="001A44AB">
              <w:t>Социология семьи.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EC5" w:rsidRDefault="007E4EC5" w:rsidP="009B4B94">
            <w:r w:rsidRPr="00864C7A">
              <w:rPr>
                <w:lang w:eastAsia="ar-SA"/>
              </w:rPr>
              <w:t>реферат, тест</w:t>
            </w:r>
          </w:p>
        </w:tc>
      </w:tr>
      <w:tr w:rsidR="007E4EC5" w:rsidRPr="003E387D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4EC5" w:rsidRPr="003E387D" w:rsidRDefault="007E4EC5" w:rsidP="009B4B94">
            <w:pPr>
              <w:spacing w:before="0"/>
              <w:rPr>
                <w:b/>
                <w:bCs/>
              </w:rPr>
            </w:pPr>
            <w:r w:rsidRPr="003E387D">
              <w:rPr>
                <w:b/>
                <w:bCs/>
              </w:rPr>
              <w:t>5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EC5" w:rsidRPr="003E387D" w:rsidRDefault="007E4EC5" w:rsidP="009B4B94">
            <w:pPr>
              <w:autoSpaceDE w:val="0"/>
              <w:spacing w:before="0"/>
              <w:jc w:val="both"/>
            </w:pPr>
            <w:r w:rsidRPr="00D05215">
              <w:rPr>
                <w:lang w:eastAsia="ar-SA"/>
              </w:rPr>
              <w:t>Работа с источниками в читальном зале с ЭБС</w:t>
            </w:r>
            <w:r>
              <w:t>, тестирование</w:t>
            </w: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7E4EC5" w:rsidRPr="00F81725" w:rsidRDefault="007E4EC5" w:rsidP="00B36120">
            <w:pPr>
              <w:spacing w:before="0"/>
              <w:jc w:val="both"/>
            </w:pPr>
            <w:r w:rsidRPr="00F81725">
              <w:t xml:space="preserve">Тема </w:t>
            </w:r>
            <w:r>
              <w:t>9</w:t>
            </w:r>
            <w:r w:rsidRPr="00F81725">
              <w:t xml:space="preserve">. </w:t>
            </w:r>
            <w:r w:rsidRPr="001A44AB">
              <w:t>Методология и методы социологического исследования</w:t>
            </w:r>
            <w:r>
              <w:t>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4EC5" w:rsidRDefault="007E4EC5" w:rsidP="009B4B94">
            <w:r w:rsidRPr="00864C7A">
              <w:rPr>
                <w:lang w:eastAsia="ar-SA"/>
              </w:rPr>
              <w:t>реферат, тест</w:t>
            </w:r>
          </w:p>
        </w:tc>
      </w:tr>
    </w:tbl>
    <w:p w:rsidR="007E4EC5" w:rsidRPr="003E387D" w:rsidRDefault="007E4EC5" w:rsidP="00DD0BC4">
      <w:pPr>
        <w:spacing w:before="0"/>
        <w:ind w:firstLine="539"/>
        <w:jc w:val="both"/>
        <w:rPr>
          <w:lang w:val="en-US"/>
        </w:rPr>
      </w:pPr>
    </w:p>
    <w:p w:rsidR="007E4EC5" w:rsidRPr="003E387D" w:rsidRDefault="007E4EC5" w:rsidP="00DD0BC4">
      <w:pPr>
        <w:spacing w:before="0"/>
        <w:ind w:firstLine="539"/>
        <w:jc w:val="both"/>
        <w:rPr>
          <w:b/>
          <w:bCs/>
        </w:rPr>
      </w:pPr>
      <w:r w:rsidRPr="003E387D">
        <w:rPr>
          <w:b/>
          <w:bCs/>
        </w:rPr>
        <w:t xml:space="preserve">4.1. Темы </w:t>
      </w:r>
      <w:r w:rsidRPr="00293921">
        <w:rPr>
          <w:b/>
          <w:bCs/>
          <w:color w:val="000000"/>
        </w:rPr>
        <w:t>научных докладов, рефератов</w:t>
      </w:r>
      <w:r>
        <w:rPr>
          <w:b/>
          <w:bCs/>
          <w:color w:val="000000"/>
        </w:rPr>
        <w:t>.</w:t>
      </w:r>
    </w:p>
    <w:p w:rsidR="007E4EC5" w:rsidRDefault="007E4EC5" w:rsidP="001C15FC">
      <w:pPr>
        <w:spacing w:before="0"/>
        <w:ind w:firstLine="709"/>
        <w:jc w:val="both"/>
        <w:rPr>
          <w:color w:val="000000"/>
        </w:rPr>
      </w:pPr>
      <w:r>
        <w:rPr>
          <w:color w:val="000000"/>
        </w:rPr>
        <w:t>1. Предмет социологии.</w:t>
      </w:r>
    </w:p>
    <w:p w:rsidR="007E4EC5" w:rsidRDefault="007E4EC5" w:rsidP="001C15FC">
      <w:pPr>
        <w:spacing w:before="0"/>
        <w:ind w:firstLine="709"/>
        <w:jc w:val="both"/>
        <w:rPr>
          <w:color w:val="000000"/>
        </w:rPr>
      </w:pPr>
      <w:r>
        <w:rPr>
          <w:color w:val="000000"/>
        </w:rPr>
        <w:t>2. История становления и развития социологии как науки.</w:t>
      </w:r>
    </w:p>
    <w:p w:rsidR="007E4EC5" w:rsidRDefault="007E4EC5" w:rsidP="001C15FC">
      <w:pPr>
        <w:spacing w:before="0"/>
        <w:ind w:firstLine="709"/>
        <w:jc w:val="both"/>
        <w:rPr>
          <w:color w:val="000000"/>
        </w:rPr>
      </w:pPr>
      <w:r>
        <w:rPr>
          <w:color w:val="000000"/>
        </w:rPr>
        <w:t>3. Классический период в истории развития социологии.</w:t>
      </w:r>
    </w:p>
    <w:p w:rsidR="007E4EC5" w:rsidRDefault="007E4EC5" w:rsidP="001C15FC">
      <w:pPr>
        <w:spacing w:before="0"/>
        <w:ind w:firstLine="709"/>
        <w:jc w:val="both"/>
        <w:rPr>
          <w:color w:val="000000"/>
        </w:rPr>
      </w:pPr>
      <w:r>
        <w:rPr>
          <w:color w:val="000000"/>
        </w:rPr>
        <w:t>4. Основные этапы становления российской социологии.</w:t>
      </w:r>
    </w:p>
    <w:p w:rsidR="007E4EC5" w:rsidRDefault="007E4EC5" w:rsidP="001C15FC">
      <w:pPr>
        <w:spacing w:before="0"/>
        <w:ind w:firstLine="709"/>
        <w:jc w:val="both"/>
        <w:rPr>
          <w:color w:val="000000"/>
        </w:rPr>
      </w:pPr>
      <w:r>
        <w:rPr>
          <w:color w:val="000000"/>
        </w:rPr>
        <w:t>5. Современная западная социология.</w:t>
      </w:r>
    </w:p>
    <w:p w:rsidR="007E4EC5" w:rsidRDefault="007E4EC5" w:rsidP="001C15FC">
      <w:pPr>
        <w:spacing w:before="0"/>
        <w:ind w:firstLine="709"/>
        <w:jc w:val="both"/>
        <w:rPr>
          <w:color w:val="000000"/>
        </w:rPr>
      </w:pPr>
      <w:r>
        <w:rPr>
          <w:color w:val="000000"/>
        </w:rPr>
        <w:t>6. Современное общество как объект социологического исследования.</w:t>
      </w:r>
    </w:p>
    <w:p w:rsidR="007E4EC5" w:rsidRDefault="007E4EC5" w:rsidP="001C15FC">
      <w:pPr>
        <w:spacing w:before="0"/>
        <w:ind w:firstLine="709"/>
        <w:jc w:val="both"/>
        <w:rPr>
          <w:color w:val="000000"/>
        </w:rPr>
      </w:pPr>
      <w:r>
        <w:rPr>
          <w:color w:val="000000"/>
        </w:rPr>
        <w:t>7. Традиционные общества в современном мире.</w:t>
      </w:r>
    </w:p>
    <w:p w:rsidR="007E4EC5" w:rsidRDefault="007E4EC5" w:rsidP="001C15FC">
      <w:pPr>
        <w:spacing w:before="0"/>
        <w:ind w:firstLine="709"/>
        <w:jc w:val="both"/>
        <w:rPr>
          <w:color w:val="000000"/>
        </w:rPr>
      </w:pPr>
      <w:r>
        <w:rPr>
          <w:color w:val="000000"/>
        </w:rPr>
        <w:t>8. Проблемы модернизации и модели развития традиционных обществ.</w:t>
      </w:r>
    </w:p>
    <w:p w:rsidR="007E4EC5" w:rsidRDefault="007E4EC5" w:rsidP="001C15FC">
      <w:pPr>
        <w:spacing w:before="0"/>
        <w:ind w:firstLine="709"/>
        <w:jc w:val="both"/>
        <w:rPr>
          <w:color w:val="000000"/>
        </w:rPr>
      </w:pPr>
      <w:r>
        <w:rPr>
          <w:color w:val="000000"/>
        </w:rPr>
        <w:t>9. Становление и развитие индустриальных отношений.</w:t>
      </w:r>
    </w:p>
    <w:p w:rsidR="007E4EC5" w:rsidRDefault="007E4EC5" w:rsidP="001C15FC">
      <w:pPr>
        <w:spacing w:before="0"/>
        <w:ind w:firstLine="709"/>
        <w:jc w:val="both"/>
        <w:rPr>
          <w:color w:val="000000"/>
        </w:rPr>
      </w:pPr>
      <w:r>
        <w:rPr>
          <w:color w:val="000000"/>
        </w:rPr>
        <w:t>10. Индустриальное общество: характерные черты и особенности.</w:t>
      </w:r>
    </w:p>
    <w:p w:rsidR="007E4EC5" w:rsidRDefault="007E4EC5" w:rsidP="001C15FC">
      <w:pPr>
        <w:spacing w:before="0"/>
        <w:ind w:firstLine="709"/>
        <w:jc w:val="both"/>
        <w:rPr>
          <w:color w:val="000000"/>
        </w:rPr>
      </w:pPr>
      <w:r>
        <w:rPr>
          <w:color w:val="000000"/>
        </w:rPr>
        <w:t>11. Технологическая революция в современном мире и социальные послед-</w:t>
      </w:r>
    </w:p>
    <w:p w:rsidR="007E4EC5" w:rsidRDefault="007E4EC5" w:rsidP="001C15FC">
      <w:pPr>
        <w:spacing w:before="0"/>
        <w:ind w:firstLine="709"/>
        <w:jc w:val="both"/>
        <w:rPr>
          <w:color w:val="000000"/>
        </w:rPr>
      </w:pPr>
      <w:r>
        <w:rPr>
          <w:color w:val="000000"/>
        </w:rPr>
        <w:t>ствия.</w:t>
      </w:r>
    </w:p>
    <w:p w:rsidR="007E4EC5" w:rsidRDefault="007E4EC5" w:rsidP="001C15FC">
      <w:pPr>
        <w:spacing w:before="0"/>
        <w:ind w:firstLine="709"/>
        <w:jc w:val="both"/>
        <w:rPr>
          <w:color w:val="000000"/>
        </w:rPr>
      </w:pPr>
      <w:r>
        <w:rPr>
          <w:color w:val="000000"/>
        </w:rPr>
        <w:t>12. Постиндустриальное общество: концепция и реальность.</w:t>
      </w:r>
    </w:p>
    <w:p w:rsidR="007E4EC5" w:rsidRDefault="007E4EC5" w:rsidP="001C15FC">
      <w:pPr>
        <w:spacing w:before="0"/>
        <w:ind w:firstLine="709"/>
        <w:jc w:val="both"/>
        <w:rPr>
          <w:color w:val="000000"/>
        </w:rPr>
      </w:pPr>
      <w:r>
        <w:rPr>
          <w:color w:val="000000"/>
        </w:rPr>
        <w:t>13. Социальная структура современного общества.</w:t>
      </w:r>
    </w:p>
    <w:p w:rsidR="007E4EC5" w:rsidRDefault="007E4EC5" w:rsidP="001C15FC">
      <w:pPr>
        <w:spacing w:before="0"/>
        <w:ind w:firstLine="709"/>
        <w:jc w:val="both"/>
        <w:rPr>
          <w:color w:val="000000"/>
        </w:rPr>
      </w:pPr>
      <w:r>
        <w:rPr>
          <w:color w:val="000000"/>
        </w:rPr>
        <w:t>14. Теория социальной стратификации и социальной мобильности.</w:t>
      </w:r>
    </w:p>
    <w:p w:rsidR="007E4EC5" w:rsidRDefault="007E4EC5" w:rsidP="001C15FC">
      <w:pPr>
        <w:spacing w:before="0"/>
        <w:ind w:firstLine="709"/>
        <w:jc w:val="both"/>
        <w:rPr>
          <w:color w:val="000000"/>
        </w:rPr>
      </w:pPr>
      <w:r>
        <w:rPr>
          <w:color w:val="000000"/>
        </w:rPr>
        <w:t>15. Средний класс: проблемы обретения социального статуса.</w:t>
      </w:r>
    </w:p>
    <w:p w:rsidR="007E4EC5" w:rsidRDefault="007E4EC5" w:rsidP="001C15FC">
      <w:pPr>
        <w:spacing w:before="0"/>
        <w:ind w:firstLine="709"/>
        <w:jc w:val="both"/>
        <w:rPr>
          <w:color w:val="000000"/>
        </w:rPr>
      </w:pPr>
      <w:r>
        <w:rPr>
          <w:color w:val="000000"/>
        </w:rPr>
        <w:t>16. Стратификационная структура современного западного общества.</w:t>
      </w:r>
    </w:p>
    <w:p w:rsidR="007E4EC5" w:rsidRDefault="007E4EC5" w:rsidP="001C15FC">
      <w:pPr>
        <w:spacing w:before="0"/>
        <w:ind w:firstLine="709"/>
        <w:jc w:val="both"/>
        <w:rPr>
          <w:color w:val="000000"/>
        </w:rPr>
      </w:pPr>
      <w:r>
        <w:rPr>
          <w:color w:val="000000"/>
        </w:rPr>
        <w:t>17. Новые социальные группы российского общества.</w:t>
      </w:r>
    </w:p>
    <w:p w:rsidR="007E4EC5" w:rsidRDefault="007E4EC5" w:rsidP="001C15FC">
      <w:pPr>
        <w:spacing w:before="0"/>
        <w:ind w:firstLine="709"/>
        <w:jc w:val="both"/>
        <w:rPr>
          <w:color w:val="000000"/>
        </w:rPr>
      </w:pPr>
      <w:r>
        <w:rPr>
          <w:color w:val="000000"/>
        </w:rPr>
        <w:t>18. Социальная структура современного российского общества.</w:t>
      </w:r>
    </w:p>
    <w:p w:rsidR="007E4EC5" w:rsidRDefault="007E4EC5" w:rsidP="001C15FC">
      <w:pPr>
        <w:spacing w:before="0"/>
        <w:ind w:firstLine="709"/>
        <w:jc w:val="both"/>
        <w:rPr>
          <w:color w:val="000000"/>
        </w:rPr>
      </w:pPr>
      <w:r>
        <w:rPr>
          <w:color w:val="000000"/>
        </w:rPr>
        <w:t>19. Этнические процессы и межнациональные отношения на современном</w:t>
      </w:r>
    </w:p>
    <w:p w:rsidR="007E4EC5" w:rsidRDefault="007E4EC5" w:rsidP="001C15FC">
      <w:pPr>
        <w:spacing w:before="0"/>
        <w:ind w:firstLine="709"/>
        <w:jc w:val="both"/>
        <w:rPr>
          <w:color w:val="000000"/>
        </w:rPr>
      </w:pPr>
      <w:r>
        <w:rPr>
          <w:color w:val="000000"/>
        </w:rPr>
        <w:t>этапе.</w:t>
      </w:r>
    </w:p>
    <w:p w:rsidR="007E4EC5" w:rsidRDefault="007E4EC5" w:rsidP="001C15FC">
      <w:pPr>
        <w:spacing w:before="0"/>
        <w:ind w:firstLine="709"/>
        <w:jc w:val="both"/>
        <w:rPr>
          <w:color w:val="000000"/>
        </w:rPr>
      </w:pPr>
      <w:r>
        <w:rPr>
          <w:color w:val="000000"/>
        </w:rPr>
        <w:t>20. Национализм и сепаратизм в современном мире.</w:t>
      </w:r>
    </w:p>
    <w:p w:rsidR="007E4EC5" w:rsidRDefault="007E4EC5" w:rsidP="001C15FC">
      <w:pPr>
        <w:spacing w:before="0"/>
        <w:ind w:firstLine="709"/>
        <w:jc w:val="both"/>
        <w:rPr>
          <w:color w:val="000000"/>
        </w:rPr>
      </w:pPr>
      <w:r>
        <w:rPr>
          <w:color w:val="000000"/>
        </w:rPr>
        <w:t>21. Межнациональные отношения в Российской Федерации.</w:t>
      </w:r>
    </w:p>
    <w:p w:rsidR="007E4EC5" w:rsidRDefault="007E4EC5" w:rsidP="001C15FC">
      <w:pPr>
        <w:spacing w:before="0"/>
        <w:ind w:firstLine="709"/>
        <w:jc w:val="both"/>
        <w:rPr>
          <w:color w:val="000000"/>
        </w:rPr>
      </w:pPr>
      <w:r>
        <w:rPr>
          <w:color w:val="000000"/>
        </w:rPr>
        <w:t>22. Социальные институты: место и роль в современном обществе.</w:t>
      </w:r>
    </w:p>
    <w:p w:rsidR="007E4EC5" w:rsidRDefault="007E4EC5" w:rsidP="001C15FC">
      <w:pPr>
        <w:spacing w:before="0"/>
        <w:ind w:firstLine="709"/>
        <w:jc w:val="both"/>
        <w:rPr>
          <w:color w:val="000000"/>
        </w:rPr>
      </w:pPr>
      <w:r>
        <w:rPr>
          <w:color w:val="000000"/>
        </w:rPr>
        <w:t>23. Назначение и функции основных социальных институтов.</w:t>
      </w:r>
    </w:p>
    <w:p w:rsidR="007E4EC5" w:rsidRDefault="007E4EC5" w:rsidP="001C15FC">
      <w:pPr>
        <w:spacing w:before="0"/>
        <w:ind w:firstLine="709"/>
        <w:jc w:val="both"/>
        <w:rPr>
          <w:color w:val="000000"/>
        </w:rPr>
      </w:pPr>
      <w:r>
        <w:rPr>
          <w:color w:val="000000"/>
        </w:rPr>
        <w:t>24. Система образования как объект изучения в социологии.</w:t>
      </w:r>
    </w:p>
    <w:p w:rsidR="007E4EC5" w:rsidRDefault="007E4EC5" w:rsidP="001C15FC">
      <w:pPr>
        <w:spacing w:before="0"/>
        <w:ind w:firstLine="709"/>
        <w:jc w:val="both"/>
        <w:rPr>
          <w:color w:val="000000"/>
        </w:rPr>
      </w:pPr>
      <w:r>
        <w:rPr>
          <w:color w:val="000000"/>
        </w:rPr>
        <w:t>25. Семья как социальный институт и малая социальная группа.</w:t>
      </w:r>
    </w:p>
    <w:p w:rsidR="007E4EC5" w:rsidRDefault="007E4EC5" w:rsidP="001C15FC">
      <w:pPr>
        <w:spacing w:before="0"/>
        <w:ind w:firstLine="709"/>
        <w:jc w:val="both"/>
        <w:rPr>
          <w:color w:val="000000"/>
        </w:rPr>
      </w:pPr>
      <w:r>
        <w:rPr>
          <w:color w:val="000000"/>
        </w:rPr>
        <w:t>26. Эволюция семьи в процессе развития общества.</w:t>
      </w:r>
    </w:p>
    <w:p w:rsidR="007E4EC5" w:rsidRDefault="007E4EC5" w:rsidP="001C15FC">
      <w:pPr>
        <w:spacing w:before="0"/>
        <w:ind w:firstLine="709"/>
        <w:jc w:val="both"/>
        <w:rPr>
          <w:color w:val="000000"/>
        </w:rPr>
      </w:pPr>
      <w:r>
        <w:rPr>
          <w:color w:val="000000"/>
        </w:rPr>
        <w:t>27. Семья и брак в современном обществе.</w:t>
      </w:r>
    </w:p>
    <w:p w:rsidR="007E4EC5" w:rsidRDefault="007E4EC5" w:rsidP="001C15FC">
      <w:pPr>
        <w:spacing w:before="0"/>
        <w:ind w:firstLine="709"/>
        <w:jc w:val="both"/>
        <w:rPr>
          <w:color w:val="000000"/>
        </w:rPr>
      </w:pPr>
      <w:r>
        <w:rPr>
          <w:color w:val="000000"/>
        </w:rPr>
        <w:t>28. Особенности формирования и проблемы молодой семьи.</w:t>
      </w:r>
    </w:p>
    <w:p w:rsidR="007E4EC5" w:rsidRDefault="007E4EC5" w:rsidP="001C15FC">
      <w:pPr>
        <w:spacing w:before="0"/>
        <w:ind w:firstLine="709"/>
        <w:jc w:val="both"/>
        <w:rPr>
          <w:color w:val="000000"/>
        </w:rPr>
      </w:pPr>
      <w:r>
        <w:rPr>
          <w:color w:val="000000"/>
        </w:rPr>
        <w:t>29. Личность как объект социологического исследования.</w:t>
      </w:r>
    </w:p>
    <w:p w:rsidR="007E4EC5" w:rsidRDefault="007E4EC5" w:rsidP="001C15FC">
      <w:pPr>
        <w:spacing w:before="0"/>
        <w:ind w:firstLine="709"/>
        <w:jc w:val="both"/>
        <w:rPr>
          <w:color w:val="000000"/>
        </w:rPr>
      </w:pPr>
      <w:r>
        <w:rPr>
          <w:color w:val="000000"/>
        </w:rPr>
        <w:t>30. Социологические теории личности.</w:t>
      </w:r>
    </w:p>
    <w:p w:rsidR="007E4EC5" w:rsidRDefault="007E4EC5" w:rsidP="001C15FC">
      <w:pPr>
        <w:spacing w:before="0"/>
        <w:ind w:firstLine="709"/>
        <w:jc w:val="both"/>
        <w:rPr>
          <w:color w:val="000000"/>
        </w:rPr>
      </w:pPr>
      <w:r>
        <w:rPr>
          <w:color w:val="000000"/>
        </w:rPr>
        <w:t>31. Личность и общество.</w:t>
      </w:r>
    </w:p>
    <w:p w:rsidR="007E4EC5" w:rsidRDefault="007E4EC5" w:rsidP="001C15FC">
      <w:pPr>
        <w:spacing w:before="0"/>
        <w:ind w:firstLine="709"/>
        <w:jc w:val="both"/>
        <w:rPr>
          <w:color w:val="000000"/>
        </w:rPr>
      </w:pPr>
      <w:r>
        <w:rPr>
          <w:color w:val="000000"/>
        </w:rPr>
        <w:t>32. Девиантное поведение как социальное явление, его природа и виды.</w:t>
      </w:r>
    </w:p>
    <w:p w:rsidR="007E4EC5" w:rsidRDefault="007E4EC5" w:rsidP="00DD0BC4">
      <w:pPr>
        <w:spacing w:before="0"/>
        <w:ind w:firstLine="539"/>
        <w:jc w:val="both"/>
        <w:rPr>
          <w:b/>
          <w:bCs/>
        </w:rPr>
      </w:pPr>
    </w:p>
    <w:p w:rsidR="007E4EC5" w:rsidRPr="003E387D" w:rsidRDefault="007E4EC5" w:rsidP="00DD0BC4">
      <w:pPr>
        <w:spacing w:before="0"/>
        <w:ind w:firstLine="539"/>
        <w:jc w:val="both"/>
        <w:rPr>
          <w:b/>
          <w:bCs/>
        </w:rPr>
      </w:pPr>
      <w:r w:rsidRPr="003E387D">
        <w:rPr>
          <w:b/>
          <w:bCs/>
        </w:rPr>
        <w:t>4.2. Перечень учебно-методического обеспечения для самостоятельной работы обучающихся.</w:t>
      </w:r>
    </w:p>
    <w:p w:rsidR="007E4EC5" w:rsidRPr="00A9523F" w:rsidRDefault="007E4EC5" w:rsidP="00EF085D">
      <w:pPr>
        <w:autoSpaceDE w:val="0"/>
        <w:autoSpaceDN w:val="0"/>
        <w:adjustRightInd w:val="0"/>
        <w:ind w:firstLine="539"/>
        <w:jc w:val="both"/>
        <w:rPr>
          <w:i/>
          <w:iCs/>
        </w:rPr>
      </w:pPr>
      <w:r w:rsidRPr="00A9523F">
        <w:t xml:space="preserve">1. </w:t>
      </w:r>
      <w:r>
        <w:t>Социология</w:t>
      </w:r>
      <w:r w:rsidRPr="00A9523F">
        <w:t>: учебник / п</w:t>
      </w:r>
      <w:r>
        <w:t>од ред. В.К. Батурина. - Москва</w:t>
      </w:r>
      <w:r w:rsidRPr="00A9523F">
        <w:t>: Юнити-Дана, 2015. - 487 с. - (Золотой фонд российских учебников). - Библиогр.</w:t>
      </w:r>
      <w:r>
        <w:t xml:space="preserve"> в кн. - ISBN 978-5-238-02266-6</w:t>
      </w:r>
      <w:r w:rsidRPr="00A9523F">
        <w:t>; То же [Электронный ресурс]. - URL:</w:t>
      </w:r>
      <w:r w:rsidRPr="00A9523F">
        <w:rPr>
          <w:rStyle w:val="apple-converted-space"/>
        </w:rPr>
        <w:t> </w:t>
      </w:r>
      <w:hyperlink r:id="rId7" w:history="1">
        <w:r w:rsidRPr="00A9523F">
          <w:rPr>
            <w:rStyle w:val="Hyperlink"/>
            <w:color w:val="auto"/>
            <w:u w:val="none"/>
          </w:rPr>
          <w:t>http://biblioclub.ru/index.php?page=book&amp;id=436822</w:t>
        </w:r>
      </w:hyperlink>
      <w:r w:rsidRPr="00A9523F">
        <w:rPr>
          <w:rStyle w:val="apple-converted-space"/>
        </w:rPr>
        <w:t> </w:t>
      </w:r>
      <w:r w:rsidRPr="00A9523F">
        <w:t>(06.11.2018).</w:t>
      </w:r>
    </w:p>
    <w:p w:rsidR="007E4EC5" w:rsidRDefault="007E4EC5" w:rsidP="00EF085D">
      <w:pPr>
        <w:autoSpaceDE w:val="0"/>
        <w:autoSpaceDN w:val="0"/>
        <w:adjustRightInd w:val="0"/>
        <w:ind w:firstLine="539"/>
        <w:jc w:val="both"/>
      </w:pPr>
      <w:r w:rsidRPr="00E93B02">
        <w:t xml:space="preserve">2. </w:t>
      </w:r>
      <w:r>
        <w:t>Павленок, П.Д. Социология: учебное пособие</w:t>
      </w:r>
      <w:r w:rsidRPr="00FC63EF">
        <w:t>: [16+] / П.Д. Павленок, Л.И. Савинов, Г.Т</w:t>
      </w:r>
      <w:r>
        <w:t>. Журавлев. – 3-е изд. – Москва: Дашков и К°, 2018. – 734 с.</w:t>
      </w:r>
      <w:r w:rsidRPr="00FC63EF">
        <w:t xml:space="preserve">: ил. – Режим доступа: по подписке. – URL: </w:t>
      </w:r>
      <w:hyperlink r:id="rId8" w:history="1">
        <w:r w:rsidRPr="00FC63EF">
          <w:rPr>
            <w:rStyle w:val="Hyperlink"/>
          </w:rPr>
          <w:t>http://biblioclub.ru/index.php?page=book&amp;id=573154</w:t>
        </w:r>
      </w:hyperlink>
      <w:r w:rsidRPr="00FC63EF">
        <w:t xml:space="preserve"> (дата обращения: 29.04.2020). – Библиогр. в кн. – </w:t>
      </w:r>
      <w:r>
        <w:t>ISBN 978-5-394-01971-5. – Текст</w:t>
      </w:r>
      <w:r w:rsidRPr="00FC63EF">
        <w:t>: электронный.</w:t>
      </w:r>
    </w:p>
    <w:p w:rsidR="007E4EC5" w:rsidRPr="003E387D" w:rsidRDefault="007E4EC5" w:rsidP="00EF085D">
      <w:pPr>
        <w:autoSpaceDE w:val="0"/>
        <w:autoSpaceDN w:val="0"/>
        <w:adjustRightInd w:val="0"/>
        <w:ind w:firstLine="539"/>
        <w:jc w:val="both"/>
        <w:rPr>
          <w:b/>
          <w:bCs/>
        </w:rPr>
      </w:pPr>
      <w:r>
        <w:t>3. Социология. Учебник [Электронный ресурс] / М.: Юнити-Дана, 2012. - 488 с. - Режим доступа: http://www.biblioclub.ru/index.php?page=book&amp;id=117760 (дата обращения 20.10.2013)</w:t>
      </w:r>
    </w:p>
    <w:p w:rsidR="007E4EC5" w:rsidRDefault="007E4EC5" w:rsidP="00DD0BC4">
      <w:pPr>
        <w:spacing w:before="0"/>
        <w:ind w:firstLine="540"/>
        <w:jc w:val="both"/>
        <w:rPr>
          <w:b/>
          <w:bCs/>
        </w:rPr>
      </w:pPr>
    </w:p>
    <w:p w:rsidR="007E4EC5" w:rsidRPr="003E387D" w:rsidRDefault="007E4EC5" w:rsidP="00DD0BC4">
      <w:pPr>
        <w:spacing w:before="0"/>
        <w:ind w:firstLine="540"/>
        <w:jc w:val="both"/>
        <w:rPr>
          <w:b/>
          <w:bCs/>
        </w:rPr>
      </w:pPr>
      <w:r w:rsidRPr="003E387D">
        <w:rPr>
          <w:b/>
          <w:bCs/>
        </w:rPr>
        <w:t>5. Учебно-методическое обеспечение дисциплины (модуля).</w:t>
      </w:r>
    </w:p>
    <w:p w:rsidR="007E4EC5" w:rsidRPr="003E387D" w:rsidRDefault="007E4EC5" w:rsidP="00DD0BC4">
      <w:pPr>
        <w:pStyle w:val="Heading3"/>
        <w:spacing w:before="0" w:after="0"/>
        <w:rPr>
          <w:b w:val="0"/>
          <w:bCs w:val="0"/>
        </w:rPr>
      </w:pPr>
    </w:p>
    <w:p w:rsidR="007E4EC5" w:rsidRPr="003E387D" w:rsidRDefault="007E4EC5" w:rsidP="00DA321D">
      <w:pPr>
        <w:pStyle w:val="Heading3"/>
        <w:spacing w:before="0" w:after="0"/>
        <w:ind w:firstLine="180"/>
        <w:jc w:val="left"/>
        <w:rPr>
          <w:b w:val="0"/>
          <w:bCs w:val="0"/>
        </w:rPr>
      </w:pPr>
      <w:r w:rsidRPr="003E387D">
        <w:rPr>
          <w:b w:val="0"/>
          <w:bCs w:val="0"/>
        </w:rPr>
        <w:t xml:space="preserve">Таблица </w:t>
      </w:r>
      <w:r>
        <w:rPr>
          <w:b w:val="0"/>
          <w:bCs w:val="0"/>
        </w:rPr>
        <w:t>7</w:t>
      </w:r>
      <w:r w:rsidRPr="003E387D">
        <w:rPr>
          <w:b w:val="0"/>
          <w:bCs w:val="0"/>
        </w:rPr>
        <w:t>. Основная литература</w:t>
      </w:r>
      <w:r w:rsidRPr="00DA321D">
        <w:rPr>
          <w:b w:val="0"/>
          <w:bCs w:val="0"/>
        </w:rPr>
        <w:t xml:space="preserve"> </w:t>
      </w:r>
    </w:p>
    <w:tbl>
      <w:tblPr>
        <w:tblW w:w="951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48"/>
        <w:gridCol w:w="8768"/>
      </w:tblGrid>
      <w:tr w:rsidR="007E4EC5" w:rsidRPr="003E387D">
        <w:trPr>
          <w:trHeight w:val="775"/>
        </w:trPr>
        <w:tc>
          <w:tcPr>
            <w:tcW w:w="748" w:type="dxa"/>
          </w:tcPr>
          <w:p w:rsidR="007E4EC5" w:rsidRPr="003E387D" w:rsidRDefault="007E4EC5" w:rsidP="000F4C1A">
            <w:pPr>
              <w:autoSpaceDE w:val="0"/>
              <w:autoSpaceDN w:val="0"/>
              <w:adjustRightInd w:val="0"/>
              <w:spacing w:before="0"/>
              <w:jc w:val="center"/>
            </w:pPr>
            <w:r w:rsidRPr="003E387D">
              <w:t>№</w:t>
            </w:r>
          </w:p>
          <w:p w:rsidR="007E4EC5" w:rsidRPr="003E387D" w:rsidRDefault="007E4EC5" w:rsidP="000F4C1A">
            <w:pPr>
              <w:autoSpaceDE w:val="0"/>
              <w:autoSpaceDN w:val="0"/>
              <w:adjustRightInd w:val="0"/>
              <w:spacing w:before="0"/>
              <w:jc w:val="center"/>
            </w:pPr>
            <w:r w:rsidRPr="003E387D">
              <w:t>п/п</w:t>
            </w:r>
          </w:p>
        </w:tc>
        <w:tc>
          <w:tcPr>
            <w:tcW w:w="8768" w:type="dxa"/>
          </w:tcPr>
          <w:p w:rsidR="007E4EC5" w:rsidRPr="003E387D" w:rsidRDefault="007E4EC5" w:rsidP="000F4C1A">
            <w:pPr>
              <w:autoSpaceDE w:val="0"/>
              <w:autoSpaceDN w:val="0"/>
              <w:adjustRightInd w:val="0"/>
              <w:spacing w:before="0"/>
              <w:jc w:val="center"/>
            </w:pPr>
            <w:r w:rsidRPr="003E387D">
              <w:t>Наименование, библиографическое описание</w:t>
            </w:r>
          </w:p>
        </w:tc>
      </w:tr>
      <w:tr w:rsidR="007E4EC5" w:rsidRPr="003E387D">
        <w:tc>
          <w:tcPr>
            <w:tcW w:w="748" w:type="dxa"/>
          </w:tcPr>
          <w:p w:rsidR="007E4EC5" w:rsidRPr="00BA1178" w:rsidRDefault="007E4EC5" w:rsidP="000F4C1A">
            <w:pPr>
              <w:autoSpaceDE w:val="0"/>
              <w:autoSpaceDN w:val="0"/>
              <w:adjustRightInd w:val="0"/>
              <w:spacing w:before="0"/>
              <w:jc w:val="center"/>
            </w:pPr>
            <w:r w:rsidRPr="00BA1178">
              <w:t>1</w:t>
            </w:r>
          </w:p>
        </w:tc>
        <w:tc>
          <w:tcPr>
            <w:tcW w:w="8768" w:type="dxa"/>
          </w:tcPr>
          <w:p w:rsidR="007E4EC5" w:rsidRPr="00BA1178" w:rsidRDefault="007E4EC5" w:rsidP="000F4C1A">
            <w:r>
              <w:t>Павленок, П.Д. Социология: учебное пособие</w:t>
            </w:r>
            <w:r w:rsidRPr="00FC63EF">
              <w:t>: [16+] / П.Д. Павленок, Л.И. Савинов, Г.Т. Журавлев. – 3-е изд. – Москв</w:t>
            </w:r>
            <w:r>
              <w:t>а: Дашков и К°, 2018. – 734 с.</w:t>
            </w:r>
            <w:r w:rsidRPr="00FC63EF">
              <w:t xml:space="preserve">: ил. – Режим доступа: по подписке. – URL: </w:t>
            </w:r>
            <w:hyperlink r:id="rId9" w:history="1">
              <w:r w:rsidRPr="00FC63EF">
                <w:rPr>
                  <w:rStyle w:val="Hyperlink"/>
                </w:rPr>
                <w:t>http://biblioclub.ru/index.php?page=book&amp;id=573154</w:t>
              </w:r>
            </w:hyperlink>
            <w:r w:rsidRPr="00FC63EF">
              <w:t xml:space="preserve"> (дата обращения: 29.04.2020). – Библиогр. в кн. – ISBN 978-5-394-01971-5. – Текст: электронный.</w:t>
            </w:r>
          </w:p>
        </w:tc>
      </w:tr>
      <w:tr w:rsidR="007E4EC5" w:rsidRPr="003E387D">
        <w:tc>
          <w:tcPr>
            <w:tcW w:w="748" w:type="dxa"/>
          </w:tcPr>
          <w:p w:rsidR="007E4EC5" w:rsidRPr="003E387D" w:rsidRDefault="007E4EC5" w:rsidP="000F4C1A">
            <w:pPr>
              <w:autoSpaceDE w:val="0"/>
              <w:autoSpaceDN w:val="0"/>
              <w:adjustRightInd w:val="0"/>
              <w:spacing w:before="0"/>
              <w:jc w:val="center"/>
            </w:pPr>
            <w:r w:rsidRPr="003E387D">
              <w:t>2</w:t>
            </w:r>
          </w:p>
        </w:tc>
        <w:tc>
          <w:tcPr>
            <w:tcW w:w="8768" w:type="dxa"/>
          </w:tcPr>
          <w:p w:rsidR="007E4EC5" w:rsidRPr="00EF085D" w:rsidRDefault="007E4EC5" w:rsidP="000F4C1A">
            <w:pPr>
              <w:jc w:val="both"/>
            </w:pPr>
            <w:r w:rsidRPr="00EF085D">
              <w:t>Климантова, Г.И. Методология и метод</w:t>
            </w:r>
            <w:r>
              <w:t>ы социологического исследования</w:t>
            </w:r>
            <w:r w:rsidRPr="00EF085D">
              <w:t>: учебник / Г.И. Климантова, Е.М. Черняк, А.А. Щегор</w:t>
            </w:r>
            <w:r>
              <w:t>цов. – 2-е изд., стер. – Москва</w:t>
            </w:r>
            <w:r w:rsidRPr="00EF085D">
              <w:t>: Дашков и К°, 2019. –</w:t>
            </w:r>
            <w:r>
              <w:t xml:space="preserve"> 256 с.</w:t>
            </w:r>
            <w:r w:rsidRPr="00EF085D">
              <w:t xml:space="preserve">: ил. – (Учебные издания для бакалавров). – Режим доступа: по подписке. – URL: </w:t>
            </w:r>
            <w:hyperlink r:id="rId10" w:history="1">
              <w:r w:rsidRPr="00EF085D">
                <w:rPr>
                  <w:rStyle w:val="Hyperlink"/>
                </w:rPr>
                <w:t>http://biblioclub.ru/index.php?page=book&amp;id=573211</w:t>
              </w:r>
            </w:hyperlink>
            <w:r w:rsidRPr="00EF085D">
              <w:t xml:space="preserve"> (дата обращения: 29.04.2020). – Библиогр. в кн. – ISB</w:t>
            </w:r>
            <w:r>
              <w:t>N 978-5-394-03248-6. – Текст</w:t>
            </w:r>
            <w:r w:rsidRPr="00EF085D">
              <w:t>: электронный.</w:t>
            </w:r>
          </w:p>
        </w:tc>
      </w:tr>
    </w:tbl>
    <w:p w:rsidR="007E4EC5" w:rsidRPr="003E387D" w:rsidRDefault="007E4EC5" w:rsidP="00DD0BC4">
      <w:pPr>
        <w:spacing w:before="0"/>
        <w:ind w:firstLine="540"/>
        <w:jc w:val="both"/>
      </w:pPr>
    </w:p>
    <w:p w:rsidR="007E4EC5" w:rsidRPr="003E387D" w:rsidRDefault="007E4EC5" w:rsidP="00DD0BC4">
      <w:pPr>
        <w:pStyle w:val="Heading3"/>
        <w:spacing w:before="0" w:after="0"/>
        <w:ind w:firstLine="180"/>
        <w:jc w:val="left"/>
        <w:rPr>
          <w:b w:val="0"/>
          <w:bCs w:val="0"/>
        </w:rPr>
      </w:pPr>
      <w:r w:rsidRPr="003E387D">
        <w:rPr>
          <w:b w:val="0"/>
          <w:bCs w:val="0"/>
        </w:rPr>
        <w:t xml:space="preserve">Таблица </w:t>
      </w:r>
      <w:r>
        <w:rPr>
          <w:b w:val="0"/>
          <w:bCs w:val="0"/>
        </w:rPr>
        <w:t>8</w:t>
      </w:r>
      <w:r w:rsidRPr="003E387D">
        <w:rPr>
          <w:b w:val="0"/>
          <w:bCs w:val="0"/>
        </w:rPr>
        <w:t>. Дополнительная литература</w:t>
      </w:r>
    </w:p>
    <w:tbl>
      <w:tblPr>
        <w:tblW w:w="951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48"/>
        <w:gridCol w:w="8768"/>
      </w:tblGrid>
      <w:tr w:rsidR="007E4EC5" w:rsidRPr="003E387D">
        <w:trPr>
          <w:trHeight w:val="775"/>
        </w:trPr>
        <w:tc>
          <w:tcPr>
            <w:tcW w:w="748" w:type="dxa"/>
          </w:tcPr>
          <w:p w:rsidR="007E4EC5" w:rsidRPr="003E387D" w:rsidRDefault="007E4EC5" w:rsidP="00DD0BC4">
            <w:pPr>
              <w:autoSpaceDE w:val="0"/>
              <w:autoSpaceDN w:val="0"/>
              <w:adjustRightInd w:val="0"/>
              <w:spacing w:before="0"/>
              <w:jc w:val="center"/>
            </w:pPr>
            <w:r w:rsidRPr="003E387D">
              <w:t>№</w:t>
            </w:r>
          </w:p>
          <w:p w:rsidR="007E4EC5" w:rsidRPr="003E387D" w:rsidRDefault="007E4EC5" w:rsidP="00DD0BC4">
            <w:pPr>
              <w:autoSpaceDE w:val="0"/>
              <w:autoSpaceDN w:val="0"/>
              <w:adjustRightInd w:val="0"/>
              <w:spacing w:before="0"/>
              <w:jc w:val="center"/>
            </w:pPr>
            <w:r w:rsidRPr="003E387D">
              <w:t>п/п</w:t>
            </w:r>
          </w:p>
        </w:tc>
        <w:tc>
          <w:tcPr>
            <w:tcW w:w="8768" w:type="dxa"/>
          </w:tcPr>
          <w:p w:rsidR="007E4EC5" w:rsidRPr="003E387D" w:rsidRDefault="007E4EC5" w:rsidP="00DD0BC4">
            <w:pPr>
              <w:autoSpaceDE w:val="0"/>
              <w:autoSpaceDN w:val="0"/>
              <w:adjustRightInd w:val="0"/>
              <w:spacing w:before="0"/>
              <w:jc w:val="center"/>
            </w:pPr>
            <w:r w:rsidRPr="003E387D">
              <w:t>Наименование, библиографическое описание</w:t>
            </w:r>
          </w:p>
        </w:tc>
      </w:tr>
      <w:tr w:rsidR="007E4EC5" w:rsidRPr="003E387D">
        <w:tc>
          <w:tcPr>
            <w:tcW w:w="748" w:type="dxa"/>
          </w:tcPr>
          <w:p w:rsidR="007E4EC5" w:rsidRPr="003E387D" w:rsidRDefault="007E4EC5" w:rsidP="00F93F15">
            <w:pPr>
              <w:autoSpaceDE w:val="0"/>
              <w:autoSpaceDN w:val="0"/>
              <w:adjustRightInd w:val="0"/>
              <w:spacing w:before="0"/>
              <w:jc w:val="center"/>
            </w:pPr>
            <w:r w:rsidRPr="003E387D">
              <w:t>1</w:t>
            </w:r>
          </w:p>
        </w:tc>
        <w:tc>
          <w:tcPr>
            <w:tcW w:w="8768" w:type="dxa"/>
          </w:tcPr>
          <w:p w:rsidR="007E4EC5" w:rsidRPr="00E93B02" w:rsidRDefault="007E4EC5" w:rsidP="00B36120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>
              <w:t>Социология: краткий курс /. - Москва</w:t>
            </w:r>
            <w:r w:rsidRPr="009C585F">
              <w:t>: Издательство «Рипол-Классик», 2014. - 129 с. - (Скорая помощь студенту. Краткий курс). - Библиогр.</w:t>
            </w:r>
            <w:r>
              <w:t xml:space="preserve"> в кн. - ISBN 978-5-409-00601-3</w:t>
            </w:r>
            <w:r w:rsidRPr="009C585F">
              <w:t>; То же [Электронный ресурс]. - URL:</w:t>
            </w:r>
            <w:r w:rsidRPr="009C585F">
              <w:rPr>
                <w:rStyle w:val="apple-converted-space"/>
              </w:rPr>
              <w:t> </w:t>
            </w:r>
            <w:hyperlink r:id="rId11" w:history="1">
              <w:r w:rsidRPr="009C585F">
                <w:rPr>
                  <w:rStyle w:val="Hyperlink"/>
                  <w:color w:val="auto"/>
                  <w:u w:val="none"/>
                </w:rPr>
                <w:t>http://biblioclub.ru/index.php?page=book&amp;id=480904</w:t>
              </w:r>
            </w:hyperlink>
            <w:r w:rsidRPr="009C585F">
              <w:rPr>
                <w:rStyle w:val="apple-converted-space"/>
              </w:rPr>
              <w:t> </w:t>
            </w:r>
            <w:r w:rsidRPr="009C585F">
              <w:t>(06.11.2018).</w:t>
            </w:r>
          </w:p>
        </w:tc>
      </w:tr>
      <w:tr w:rsidR="007E4EC5" w:rsidRPr="003E387D">
        <w:tc>
          <w:tcPr>
            <w:tcW w:w="748" w:type="dxa"/>
          </w:tcPr>
          <w:p w:rsidR="007E4EC5" w:rsidRPr="003E387D" w:rsidRDefault="007E4EC5" w:rsidP="00F93F15">
            <w:pPr>
              <w:autoSpaceDE w:val="0"/>
              <w:autoSpaceDN w:val="0"/>
              <w:adjustRightInd w:val="0"/>
              <w:spacing w:before="0"/>
              <w:jc w:val="center"/>
            </w:pPr>
            <w:r w:rsidRPr="003E387D">
              <w:t>2</w:t>
            </w:r>
          </w:p>
        </w:tc>
        <w:tc>
          <w:tcPr>
            <w:tcW w:w="8768" w:type="dxa"/>
          </w:tcPr>
          <w:p w:rsidR="007E4EC5" w:rsidRPr="0052603E" w:rsidRDefault="007E4EC5" w:rsidP="00B36120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346172">
              <w:t>Сорокин, С. А. Теоретические основы социологического изучения социально-</w:t>
            </w:r>
            <w:r>
              <w:t xml:space="preserve"> демографической структуры общества [Электронный ресурс]: производственно- практическое издание / Сорокин С. А. - Москва: Когито-Центр, 2013. - 24 с. – Режим доступа: ЭБС Ай Пи Эр Букс.</w:t>
            </w:r>
          </w:p>
        </w:tc>
      </w:tr>
    </w:tbl>
    <w:p w:rsidR="007E4EC5" w:rsidRPr="003E387D" w:rsidRDefault="007E4EC5" w:rsidP="00DD0BC4">
      <w:pPr>
        <w:spacing w:before="0"/>
        <w:ind w:firstLine="540"/>
        <w:jc w:val="both"/>
      </w:pPr>
    </w:p>
    <w:p w:rsidR="007E4EC5" w:rsidRDefault="007E4EC5" w:rsidP="00DD0BC4">
      <w:pPr>
        <w:pStyle w:val="Heading3"/>
        <w:spacing w:before="0" w:after="0"/>
        <w:ind w:firstLine="180"/>
        <w:jc w:val="left"/>
        <w:rPr>
          <w:b w:val="0"/>
          <w:bCs w:val="0"/>
        </w:rPr>
      </w:pPr>
      <w:r w:rsidRPr="003E387D">
        <w:rPr>
          <w:b w:val="0"/>
          <w:bCs w:val="0"/>
        </w:rPr>
        <w:t xml:space="preserve">Таблица </w:t>
      </w:r>
      <w:r>
        <w:rPr>
          <w:b w:val="0"/>
          <w:bCs w:val="0"/>
        </w:rPr>
        <w:t>9</w:t>
      </w:r>
      <w:r w:rsidRPr="003E387D">
        <w:rPr>
          <w:b w:val="0"/>
          <w:bCs w:val="0"/>
        </w:rPr>
        <w:t>. Ресурсы информационно-телекоммуникационной сети «Интернет»</w:t>
      </w:r>
    </w:p>
    <w:p w:rsidR="007E4EC5" w:rsidRPr="003D7974" w:rsidRDefault="007E4EC5" w:rsidP="00247702"/>
    <w:tbl>
      <w:tblPr>
        <w:tblW w:w="962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48"/>
        <w:gridCol w:w="8881"/>
      </w:tblGrid>
      <w:tr w:rsidR="007E4EC5" w:rsidRPr="00B12D66">
        <w:trPr>
          <w:trHeight w:val="707"/>
        </w:trPr>
        <w:tc>
          <w:tcPr>
            <w:tcW w:w="748" w:type="dxa"/>
          </w:tcPr>
          <w:p w:rsidR="007E4EC5" w:rsidRDefault="007E4EC5" w:rsidP="00B36120">
            <w:pPr>
              <w:autoSpaceDE w:val="0"/>
              <w:autoSpaceDN w:val="0"/>
              <w:adjustRightInd w:val="0"/>
              <w:jc w:val="center"/>
            </w:pPr>
            <w:r>
              <w:t>№</w:t>
            </w:r>
          </w:p>
          <w:p w:rsidR="007E4EC5" w:rsidRPr="00DC209E" w:rsidRDefault="007E4EC5" w:rsidP="00B36120">
            <w:pPr>
              <w:autoSpaceDE w:val="0"/>
              <w:autoSpaceDN w:val="0"/>
              <w:adjustRightInd w:val="0"/>
              <w:jc w:val="center"/>
            </w:pPr>
            <w:r>
              <w:t>п/п</w:t>
            </w:r>
          </w:p>
        </w:tc>
        <w:tc>
          <w:tcPr>
            <w:tcW w:w="8881" w:type="dxa"/>
          </w:tcPr>
          <w:p w:rsidR="007E4EC5" w:rsidRPr="00DC209E" w:rsidRDefault="007E4EC5" w:rsidP="00B36120">
            <w:pPr>
              <w:autoSpaceDE w:val="0"/>
              <w:autoSpaceDN w:val="0"/>
              <w:adjustRightInd w:val="0"/>
              <w:jc w:val="center"/>
            </w:pPr>
            <w:r>
              <w:t>Название (адрес) ресурса</w:t>
            </w:r>
          </w:p>
        </w:tc>
      </w:tr>
      <w:tr w:rsidR="007E4EC5" w:rsidRPr="00B12D66">
        <w:tc>
          <w:tcPr>
            <w:tcW w:w="748" w:type="dxa"/>
          </w:tcPr>
          <w:p w:rsidR="007E4EC5" w:rsidRPr="009A1EFD" w:rsidRDefault="007E4EC5" w:rsidP="00247702">
            <w:pPr>
              <w:autoSpaceDE w:val="0"/>
              <w:autoSpaceDN w:val="0"/>
              <w:adjustRightInd w:val="0"/>
            </w:pPr>
            <w:r>
              <w:t>1</w:t>
            </w:r>
          </w:p>
        </w:tc>
        <w:tc>
          <w:tcPr>
            <w:tcW w:w="8881" w:type="dxa"/>
          </w:tcPr>
          <w:p w:rsidR="007E4EC5" w:rsidRPr="00DC209E" w:rsidRDefault="007E4EC5" w:rsidP="00B36120">
            <w:pPr>
              <w:spacing w:before="0"/>
              <w:ind w:left="-15" w:firstLine="425"/>
              <w:jc w:val="both"/>
            </w:pPr>
            <w:r w:rsidRPr="00152CAC">
              <w:t xml:space="preserve">Демоскоп </w:t>
            </w:r>
            <w:r w:rsidRPr="00320A1B">
              <w:rPr>
                <w:lang w:val="en-US"/>
              </w:rPr>
              <w:t>Weekly</w:t>
            </w:r>
            <w:r w:rsidRPr="00152CAC">
              <w:t xml:space="preserve">. Электронный журнал ГУ-ВШЭ, посвященный проблемам социологии и демографии [Электронный ресурс]. – Режим доступа: </w:t>
            </w:r>
            <w:hyperlink r:id="rId12" w:history="1">
              <w:r w:rsidRPr="00152CAC">
                <w:rPr>
                  <w:rStyle w:val="Hyperlink"/>
                </w:rPr>
                <w:t>http://demoscope.ru/weekly/</w:t>
              </w:r>
            </w:hyperlink>
            <w:r w:rsidRPr="00320A1B">
              <w:t xml:space="preserve"> – Загл. с экрана</w:t>
            </w:r>
          </w:p>
        </w:tc>
      </w:tr>
      <w:tr w:rsidR="007E4EC5" w:rsidRPr="00B12D66">
        <w:tc>
          <w:tcPr>
            <w:tcW w:w="748" w:type="dxa"/>
          </w:tcPr>
          <w:p w:rsidR="007E4EC5" w:rsidRPr="009A1EFD" w:rsidRDefault="007E4EC5" w:rsidP="00B36120">
            <w:pPr>
              <w:autoSpaceDE w:val="0"/>
              <w:autoSpaceDN w:val="0"/>
              <w:adjustRightInd w:val="0"/>
              <w:jc w:val="both"/>
            </w:pPr>
            <w:r>
              <w:t>2</w:t>
            </w:r>
          </w:p>
        </w:tc>
        <w:tc>
          <w:tcPr>
            <w:tcW w:w="8881" w:type="dxa"/>
          </w:tcPr>
          <w:p w:rsidR="007E4EC5" w:rsidRPr="00DC209E" w:rsidRDefault="007E4EC5" w:rsidP="00B36120">
            <w:pPr>
              <w:autoSpaceDE w:val="0"/>
              <w:autoSpaceDN w:val="0"/>
              <w:adjustRightInd w:val="0"/>
              <w:ind w:firstLine="552"/>
              <w:jc w:val="both"/>
            </w:pPr>
            <w:r>
              <w:t xml:space="preserve"> </w:t>
            </w:r>
            <w:r w:rsidRPr="00152CAC">
              <w:t xml:space="preserve">Институт социологии РАН. Содержит статьи, монографии, отчеты об исследованиях, выполненных в головном институте социологии РАН, сведения о конференциях и других мероприятиях. С данного сайта можно свободно перейти на страницы основных социологических журналов [Электронный ресурс]. Режим доступа: </w:t>
            </w:r>
            <w:hyperlink r:id="rId13" w:history="1">
              <w:r w:rsidRPr="00152CAC">
                <w:rPr>
                  <w:rStyle w:val="Hyperlink"/>
                </w:rPr>
                <w:t>http://www.isras.ru/</w:t>
              </w:r>
            </w:hyperlink>
            <w:r w:rsidRPr="00152CAC">
              <w:t>. - Загл. с экрана.</w:t>
            </w:r>
          </w:p>
        </w:tc>
      </w:tr>
      <w:tr w:rsidR="007E4EC5" w:rsidRPr="00B12D66">
        <w:tc>
          <w:tcPr>
            <w:tcW w:w="748" w:type="dxa"/>
          </w:tcPr>
          <w:p w:rsidR="007E4EC5" w:rsidRPr="009A1EFD" w:rsidRDefault="007E4EC5" w:rsidP="00247702">
            <w:pPr>
              <w:autoSpaceDE w:val="0"/>
              <w:autoSpaceDN w:val="0"/>
              <w:adjustRightInd w:val="0"/>
            </w:pPr>
            <w:r>
              <w:t>3</w:t>
            </w:r>
          </w:p>
        </w:tc>
        <w:tc>
          <w:tcPr>
            <w:tcW w:w="8881" w:type="dxa"/>
          </w:tcPr>
          <w:p w:rsidR="007E4EC5" w:rsidRPr="00152CAC" w:rsidRDefault="007E4EC5" w:rsidP="00B36120">
            <w:pPr>
              <w:spacing w:before="0"/>
              <w:ind w:left="126" w:firstLine="709"/>
              <w:jc w:val="both"/>
            </w:pPr>
            <w:r w:rsidRPr="00152CAC">
              <w:t xml:space="preserve">Лаборатория экономико-социологических исследований (ЛЭСИ) ГУ-ВШЭ – структурное подразделение факультета социологии Государственного университета Высшей школы экономики. Содержит тексты публикаций, изданных на базе ГУ-ВШЭ, а также сведения о конференциях и других мероприятиях. [Электронный ресурс]. – Режим доступа: </w:t>
            </w:r>
            <w:hyperlink r:id="rId14" w:history="1">
              <w:r w:rsidRPr="00152CAC">
                <w:rPr>
                  <w:rStyle w:val="Hyperlink"/>
                </w:rPr>
                <w:t>http://soc.hse.ru/ecsoclab/</w:t>
              </w:r>
            </w:hyperlink>
            <w:r w:rsidRPr="00152CAC">
              <w:t xml:space="preserve"> – Загл. с экрана.</w:t>
            </w:r>
          </w:p>
        </w:tc>
      </w:tr>
      <w:tr w:rsidR="007E4EC5" w:rsidRPr="00B12D66">
        <w:tc>
          <w:tcPr>
            <w:tcW w:w="748" w:type="dxa"/>
          </w:tcPr>
          <w:p w:rsidR="007E4EC5" w:rsidRPr="009A1EFD" w:rsidRDefault="007E4EC5" w:rsidP="00247702">
            <w:pPr>
              <w:autoSpaceDE w:val="0"/>
              <w:autoSpaceDN w:val="0"/>
              <w:adjustRightInd w:val="0"/>
            </w:pPr>
            <w:r>
              <w:t>4</w:t>
            </w:r>
          </w:p>
        </w:tc>
        <w:tc>
          <w:tcPr>
            <w:tcW w:w="8881" w:type="dxa"/>
          </w:tcPr>
          <w:p w:rsidR="007E4EC5" w:rsidRDefault="007E4EC5" w:rsidP="00B36120">
            <w:pPr>
              <w:spacing w:before="0"/>
              <w:ind w:left="126" w:firstLine="709"/>
              <w:jc w:val="both"/>
            </w:pPr>
            <w:r>
              <w:t>Сайт электронной версии бюллетеня Население и общество</w:t>
            </w:r>
            <w:r w:rsidRPr="00152CAC">
              <w:t xml:space="preserve"> [Электронный ресурс]. – Режим доступа:</w:t>
            </w:r>
            <w:r>
              <w:t xml:space="preserve"> </w:t>
            </w:r>
            <w:r w:rsidRPr="0050342A">
              <w:t>http://</w:t>
            </w:r>
            <w:r>
              <w:t xml:space="preserve"> demoscope.ru/amr.ru </w:t>
            </w:r>
            <w:r w:rsidRPr="0050342A">
              <w:t>/</w:t>
            </w:r>
            <w:r w:rsidRPr="00152CAC">
              <w:t>– Загл. с экрана</w:t>
            </w:r>
          </w:p>
        </w:tc>
      </w:tr>
      <w:tr w:rsidR="007E4EC5" w:rsidRPr="00B12D66">
        <w:tc>
          <w:tcPr>
            <w:tcW w:w="748" w:type="dxa"/>
          </w:tcPr>
          <w:p w:rsidR="007E4EC5" w:rsidRPr="009A1EFD" w:rsidRDefault="007E4EC5" w:rsidP="00247702">
            <w:pPr>
              <w:autoSpaceDE w:val="0"/>
              <w:autoSpaceDN w:val="0"/>
              <w:adjustRightInd w:val="0"/>
            </w:pPr>
            <w:r>
              <w:t>5</w:t>
            </w:r>
          </w:p>
        </w:tc>
        <w:tc>
          <w:tcPr>
            <w:tcW w:w="8881" w:type="dxa"/>
          </w:tcPr>
          <w:p w:rsidR="007E4EC5" w:rsidRPr="0050342A" w:rsidRDefault="007E4EC5" w:rsidP="00B36120">
            <w:pPr>
              <w:spacing w:before="0"/>
              <w:ind w:left="126" w:firstLine="709"/>
              <w:jc w:val="both"/>
            </w:pPr>
            <w:r>
              <w:t xml:space="preserve">Левада-Центр (Аналитический Центр Юрия Левады). </w:t>
            </w:r>
            <w:r w:rsidRPr="00152CAC">
              <w:t>[Электронный ресурс]. – Режим доступа</w:t>
            </w:r>
            <w:r w:rsidRPr="0050342A">
              <w:t xml:space="preserve"> </w:t>
            </w:r>
            <w:hyperlink r:id="rId15" w:history="1">
              <w:r>
                <w:rPr>
                  <w:rStyle w:val="Hyperlink"/>
                </w:rPr>
                <w:t>http://www.levada.ru</w:t>
              </w:r>
            </w:hyperlink>
            <w:r w:rsidRPr="0050342A">
              <w:t>/</w:t>
            </w:r>
            <w:r>
              <w:t xml:space="preserve"> - </w:t>
            </w:r>
            <w:r w:rsidRPr="00152CAC">
              <w:t>Загл. с экрана</w:t>
            </w:r>
            <w:r w:rsidRPr="0050342A">
              <w:t xml:space="preserve"> </w:t>
            </w:r>
          </w:p>
        </w:tc>
      </w:tr>
    </w:tbl>
    <w:p w:rsidR="007E4EC5" w:rsidRDefault="007E4EC5" w:rsidP="00247702">
      <w:pPr>
        <w:autoSpaceDE w:val="0"/>
        <w:autoSpaceDN w:val="0"/>
        <w:adjustRightInd w:val="0"/>
        <w:spacing w:before="0"/>
        <w:ind w:firstLine="540"/>
        <w:jc w:val="both"/>
        <w:rPr>
          <w:rFonts w:eastAsia="TimesNewRomanPSMT"/>
          <w:b/>
          <w:bCs/>
        </w:rPr>
      </w:pPr>
    </w:p>
    <w:p w:rsidR="007E4EC5" w:rsidRDefault="007E4EC5" w:rsidP="00DD0BC4">
      <w:pPr>
        <w:autoSpaceDE w:val="0"/>
        <w:autoSpaceDN w:val="0"/>
        <w:adjustRightInd w:val="0"/>
        <w:spacing w:before="0"/>
        <w:ind w:firstLine="540"/>
        <w:jc w:val="both"/>
        <w:rPr>
          <w:rFonts w:eastAsia="TimesNewRomanPSMT"/>
          <w:b/>
          <w:bCs/>
        </w:rPr>
      </w:pPr>
    </w:p>
    <w:p w:rsidR="007E4EC5" w:rsidRPr="008448CC" w:rsidRDefault="007E4EC5" w:rsidP="000765AB">
      <w:pPr>
        <w:jc w:val="center"/>
        <w:rPr>
          <w:b/>
          <w:bCs/>
        </w:rPr>
      </w:pPr>
      <w:r>
        <w:rPr>
          <w:b/>
          <w:bCs/>
        </w:rPr>
        <w:t xml:space="preserve">6. Образовательные </w:t>
      </w:r>
      <w:r w:rsidRPr="008448CC">
        <w:rPr>
          <w:b/>
          <w:bCs/>
        </w:rPr>
        <w:t>технологии</w:t>
      </w:r>
    </w:p>
    <w:p w:rsidR="007E4EC5" w:rsidRPr="00B252D6" w:rsidRDefault="007E4EC5" w:rsidP="000765AB">
      <w:pPr>
        <w:jc w:val="center"/>
      </w:pPr>
      <w:r w:rsidRPr="00B252D6">
        <w:t xml:space="preserve">Таблица </w:t>
      </w:r>
      <w:r>
        <w:t>10</w:t>
      </w:r>
      <w:r w:rsidRPr="00B252D6">
        <w:t>. Образовательные  технологии</w:t>
      </w:r>
    </w:p>
    <w:p w:rsidR="007E4EC5" w:rsidRPr="008448CC" w:rsidRDefault="007E4EC5" w:rsidP="000765AB">
      <w:pPr>
        <w:jc w:val="center"/>
        <w:rPr>
          <w:b/>
          <w:bCs/>
        </w:rPr>
      </w:pPr>
    </w:p>
    <w:tbl>
      <w:tblPr>
        <w:tblW w:w="4803" w:type="pct"/>
        <w:tblInd w:w="-38" w:type="dxa"/>
        <w:tblCellMar>
          <w:left w:w="40" w:type="dxa"/>
          <w:right w:w="40" w:type="dxa"/>
        </w:tblCellMar>
        <w:tblLook w:val="0000"/>
      </w:tblPr>
      <w:tblGrid>
        <w:gridCol w:w="709"/>
        <w:gridCol w:w="1770"/>
        <w:gridCol w:w="2333"/>
        <w:gridCol w:w="4774"/>
      </w:tblGrid>
      <w:tr w:rsidR="007E4EC5" w:rsidRPr="008448CC">
        <w:trPr>
          <w:trHeight w:val="20"/>
        </w:trPr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4EC5" w:rsidRPr="008448CC" w:rsidRDefault="007E4EC5" w:rsidP="00B54DC6">
            <w:r w:rsidRPr="008448CC">
              <w:rPr>
                <w:b/>
                <w:bCs/>
              </w:rPr>
              <w:t>№ п/п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4EC5" w:rsidRPr="008448CC" w:rsidRDefault="007E4EC5" w:rsidP="00B54DC6">
            <w:r w:rsidRPr="008448CC">
              <w:rPr>
                <w:b/>
                <w:bCs/>
              </w:rPr>
              <w:t>Наименование раздела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4EC5" w:rsidRPr="008448CC" w:rsidRDefault="007E4EC5" w:rsidP="00B54DC6">
            <w:pPr>
              <w:rPr>
                <w:b/>
                <w:bCs/>
              </w:rPr>
            </w:pPr>
            <w:r w:rsidRPr="008448CC">
              <w:rPr>
                <w:b/>
                <w:bCs/>
              </w:rPr>
              <w:t>Виды учебных занятий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4EC5" w:rsidRPr="008448CC" w:rsidRDefault="007E4EC5" w:rsidP="00B54DC6">
            <w:r w:rsidRPr="008448CC">
              <w:rPr>
                <w:b/>
                <w:bCs/>
              </w:rPr>
              <w:t>Образовательные технологии</w:t>
            </w:r>
          </w:p>
        </w:tc>
      </w:tr>
      <w:tr w:rsidR="007E4EC5" w:rsidRPr="008448CC">
        <w:trPr>
          <w:trHeight w:val="20"/>
        </w:trPr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4EC5" w:rsidRPr="008448CC" w:rsidRDefault="007E4EC5" w:rsidP="00B54DC6">
            <w:r w:rsidRPr="008448CC">
              <w:rPr>
                <w:b/>
                <w:bCs/>
              </w:rPr>
              <w:t>1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4EC5" w:rsidRPr="008448CC" w:rsidRDefault="007E4EC5" w:rsidP="00B54DC6">
            <w:r w:rsidRPr="008448CC">
              <w:rPr>
                <w:b/>
                <w:bCs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4EC5" w:rsidRPr="008448CC" w:rsidRDefault="007E4EC5" w:rsidP="00B54DC6">
            <w:r w:rsidRPr="008448CC">
              <w:rPr>
                <w:b/>
                <w:bCs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4EC5" w:rsidRPr="008448CC" w:rsidRDefault="007E4EC5" w:rsidP="00B54DC6">
            <w:r w:rsidRPr="008448CC">
              <w:rPr>
                <w:b/>
                <w:bCs/>
              </w:rPr>
              <w:t>4</w:t>
            </w:r>
          </w:p>
        </w:tc>
      </w:tr>
      <w:tr w:rsidR="007E4EC5" w:rsidRPr="008448CC">
        <w:trPr>
          <w:trHeight w:val="20"/>
        </w:trPr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4EC5" w:rsidRPr="008448CC" w:rsidRDefault="007E4EC5" w:rsidP="00B54DC6">
            <w:pPr>
              <w:rPr>
                <w:i/>
                <w:iCs/>
              </w:rPr>
            </w:pPr>
            <w:r w:rsidRPr="008448CC">
              <w:rPr>
                <w:i/>
                <w:iCs/>
              </w:rPr>
              <w:t>1.</w:t>
            </w:r>
          </w:p>
        </w:tc>
        <w:tc>
          <w:tcPr>
            <w:tcW w:w="9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4EC5" w:rsidRPr="008448CC" w:rsidRDefault="007E4EC5" w:rsidP="00B54DC6">
            <w:pPr>
              <w:rPr>
                <w:i/>
                <w:iCs/>
              </w:rPr>
            </w:pPr>
            <w:r w:rsidRPr="008448CC">
              <w:rPr>
                <w:i/>
                <w:iCs/>
              </w:rPr>
              <w:t>Название раздела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4EC5" w:rsidRPr="008448CC" w:rsidRDefault="007E4EC5" w:rsidP="00B54DC6">
            <w:pPr>
              <w:rPr>
                <w:i/>
                <w:iCs/>
                <w:lang w:val="en-US"/>
              </w:rPr>
            </w:pPr>
            <w:r w:rsidRPr="008448CC">
              <w:rPr>
                <w:i/>
                <w:iCs/>
              </w:rPr>
              <w:t>Лекция 1</w:t>
            </w:r>
            <w:r>
              <w:rPr>
                <w:i/>
                <w:iCs/>
              </w:rPr>
              <w:t>-9</w:t>
            </w:r>
            <w:r w:rsidRPr="008448CC">
              <w:rPr>
                <w:i/>
                <w:iCs/>
              </w:rPr>
              <w:t>.</w:t>
            </w:r>
          </w:p>
          <w:p w:rsidR="007E4EC5" w:rsidRPr="008448CC" w:rsidRDefault="007E4EC5" w:rsidP="00B54DC6">
            <w:pPr>
              <w:rPr>
                <w:i/>
                <w:iCs/>
              </w:rPr>
            </w:pPr>
          </w:p>
          <w:p w:rsidR="007E4EC5" w:rsidRPr="008448CC" w:rsidRDefault="007E4EC5" w:rsidP="00B54DC6">
            <w:pPr>
              <w:rPr>
                <w:i/>
                <w:iCs/>
              </w:rPr>
            </w:pPr>
            <w:r w:rsidRPr="008448CC">
              <w:rPr>
                <w:i/>
                <w:iCs/>
              </w:rPr>
              <w:t>Семинар 1</w:t>
            </w:r>
            <w:r>
              <w:rPr>
                <w:i/>
                <w:iCs/>
              </w:rPr>
              <w:t>-9</w:t>
            </w:r>
            <w:r w:rsidRPr="008448CC">
              <w:rPr>
                <w:i/>
                <w:iCs/>
              </w:rPr>
              <w:t>.</w:t>
            </w:r>
          </w:p>
          <w:p w:rsidR="007E4EC5" w:rsidRPr="008448CC" w:rsidRDefault="007E4EC5" w:rsidP="00B54DC6">
            <w:pPr>
              <w:rPr>
                <w:i/>
                <w:iCs/>
              </w:rPr>
            </w:pPr>
          </w:p>
          <w:p w:rsidR="007E4EC5" w:rsidRPr="008448CC" w:rsidRDefault="007E4EC5" w:rsidP="00B54DC6">
            <w:pPr>
              <w:rPr>
                <w:i/>
                <w:iCs/>
                <w:lang w:val="en-US"/>
              </w:rPr>
            </w:pPr>
            <w:r w:rsidRPr="008448CC">
              <w:rPr>
                <w:i/>
                <w:iCs/>
              </w:rPr>
              <w:t>Самостоятельная работа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4EC5" w:rsidRDefault="007E4EC5" w:rsidP="00E57C27">
            <w:pPr>
              <w:autoSpaceDE w:val="0"/>
              <w:autoSpaceDN w:val="0"/>
              <w:adjustRightInd w:val="0"/>
              <w:spacing w:before="0"/>
              <w:jc w:val="both"/>
              <w:rPr>
                <w:rFonts w:eastAsia="TimesNewRomanPSMT"/>
                <w:i/>
                <w:iCs/>
              </w:rPr>
            </w:pPr>
            <w:r w:rsidRPr="00BF0458">
              <w:rPr>
                <w:rFonts w:eastAsia="TimesNewRomanPSMT"/>
                <w:i/>
                <w:iCs/>
                <w:sz w:val="22"/>
                <w:szCs w:val="22"/>
              </w:rPr>
              <w:t>Технология развития критического мышления</w:t>
            </w:r>
            <w:r>
              <w:rPr>
                <w:rFonts w:eastAsia="TimesNewRomanPSMT"/>
                <w:i/>
                <w:iCs/>
                <w:sz w:val="22"/>
                <w:szCs w:val="22"/>
              </w:rPr>
              <w:t>:</w:t>
            </w:r>
          </w:p>
          <w:p w:rsidR="007E4EC5" w:rsidRDefault="007E4EC5" w:rsidP="00E57C27">
            <w:pPr>
              <w:autoSpaceDE w:val="0"/>
              <w:autoSpaceDN w:val="0"/>
              <w:adjustRightInd w:val="0"/>
              <w:spacing w:before="0"/>
              <w:jc w:val="both"/>
              <w:rPr>
                <w:rFonts w:eastAsia="TimesNewRomanPSMT"/>
                <w:i/>
                <w:iCs/>
              </w:rPr>
            </w:pPr>
            <w:r>
              <w:rPr>
                <w:rFonts w:eastAsia="TimesNewRomanPSMT"/>
                <w:i/>
                <w:iCs/>
                <w:sz w:val="22"/>
                <w:szCs w:val="22"/>
              </w:rPr>
              <w:t>критический анализ материалов лекций</w:t>
            </w:r>
          </w:p>
          <w:p w:rsidR="007E4EC5" w:rsidRPr="00BF0458" w:rsidRDefault="007E4EC5" w:rsidP="00E57C27">
            <w:pPr>
              <w:autoSpaceDE w:val="0"/>
              <w:autoSpaceDN w:val="0"/>
              <w:adjustRightInd w:val="0"/>
              <w:spacing w:before="0"/>
              <w:jc w:val="both"/>
              <w:rPr>
                <w:rFonts w:eastAsia="TimesNewRomanPSMT"/>
                <w:i/>
                <w:iCs/>
              </w:rPr>
            </w:pPr>
          </w:p>
          <w:p w:rsidR="007E4EC5" w:rsidRPr="008448CC" w:rsidRDefault="007E4EC5" w:rsidP="00B54DC6">
            <w:pPr>
              <w:rPr>
                <w:i/>
                <w:iCs/>
              </w:rPr>
            </w:pPr>
            <w:r w:rsidRPr="008448CC">
              <w:rPr>
                <w:i/>
                <w:iCs/>
              </w:rPr>
              <w:t>Развернутая беседа с обсуждением доклада</w:t>
            </w:r>
          </w:p>
          <w:p w:rsidR="007E4EC5" w:rsidRPr="008448CC" w:rsidRDefault="007E4EC5" w:rsidP="00B54DC6">
            <w:pPr>
              <w:rPr>
                <w:i/>
                <w:iCs/>
              </w:rPr>
            </w:pPr>
          </w:p>
          <w:p w:rsidR="007E4EC5" w:rsidRPr="008448CC" w:rsidRDefault="007E4EC5" w:rsidP="00B54DC6">
            <w:pPr>
              <w:rPr>
                <w:i/>
                <w:iCs/>
              </w:rPr>
            </w:pPr>
            <w:r w:rsidRPr="008448CC">
              <w:rPr>
                <w:i/>
                <w:iCs/>
              </w:rPr>
              <w:t xml:space="preserve">Консультирование и проверка домашних заданий посредством электронной почты </w:t>
            </w:r>
          </w:p>
        </w:tc>
      </w:tr>
    </w:tbl>
    <w:p w:rsidR="007E4EC5" w:rsidRDefault="007E4EC5" w:rsidP="00DD0BC4">
      <w:pPr>
        <w:autoSpaceDE w:val="0"/>
        <w:autoSpaceDN w:val="0"/>
        <w:adjustRightInd w:val="0"/>
        <w:spacing w:before="0"/>
        <w:ind w:firstLine="540"/>
        <w:jc w:val="both"/>
        <w:rPr>
          <w:rFonts w:eastAsia="TimesNewRomanPSMT"/>
          <w:b/>
          <w:bCs/>
        </w:rPr>
      </w:pPr>
    </w:p>
    <w:p w:rsidR="007E4EC5" w:rsidRPr="003E387D" w:rsidRDefault="007E4EC5" w:rsidP="00DD0BC4">
      <w:pPr>
        <w:autoSpaceDE w:val="0"/>
        <w:autoSpaceDN w:val="0"/>
        <w:adjustRightInd w:val="0"/>
        <w:spacing w:before="0"/>
        <w:ind w:firstLine="540"/>
        <w:jc w:val="both"/>
        <w:rPr>
          <w:rFonts w:eastAsia="TimesNewRomanPSMT"/>
          <w:b/>
          <w:bCs/>
        </w:rPr>
      </w:pPr>
    </w:p>
    <w:p w:rsidR="007E4EC5" w:rsidRPr="00575F56" w:rsidRDefault="007E4EC5" w:rsidP="007534D7">
      <w:pPr>
        <w:autoSpaceDE w:val="0"/>
        <w:autoSpaceDN w:val="0"/>
        <w:adjustRightInd w:val="0"/>
        <w:spacing w:before="0"/>
        <w:ind w:firstLine="540"/>
        <w:jc w:val="center"/>
        <w:rPr>
          <w:rFonts w:eastAsia="TimesNewRomanPSMT"/>
          <w:b/>
          <w:bCs/>
        </w:rPr>
      </w:pPr>
      <w:r w:rsidRPr="00575F56">
        <w:rPr>
          <w:rFonts w:eastAsia="TimesNewRomanPSMT"/>
          <w:b/>
          <w:bCs/>
        </w:rPr>
        <w:t>7. Методические рекомендации по дисциплине (модулю).</w:t>
      </w:r>
    </w:p>
    <w:p w:rsidR="007E4EC5" w:rsidRPr="00575F56" w:rsidRDefault="007E4EC5" w:rsidP="007534D7">
      <w:pPr>
        <w:rPr>
          <w:b/>
          <w:bCs/>
        </w:rPr>
      </w:pPr>
    </w:p>
    <w:p w:rsidR="007E4EC5" w:rsidRPr="00575F56" w:rsidRDefault="007E4EC5" w:rsidP="007534D7">
      <w:pPr>
        <w:ind w:left="720"/>
        <w:jc w:val="center"/>
        <w:rPr>
          <w:b/>
          <w:bCs/>
        </w:rPr>
      </w:pPr>
      <w:r w:rsidRPr="00575F56">
        <w:rPr>
          <w:b/>
          <w:bCs/>
        </w:rPr>
        <w:t>Методические рекомендации преподавателю</w:t>
      </w:r>
    </w:p>
    <w:p w:rsidR="007E4EC5" w:rsidRPr="00575F56" w:rsidRDefault="007E4EC5" w:rsidP="007534D7">
      <w:pPr>
        <w:spacing w:before="0"/>
        <w:ind w:left="720"/>
        <w:jc w:val="both"/>
        <w:rPr>
          <w:b/>
          <w:bCs/>
        </w:rPr>
      </w:pPr>
    </w:p>
    <w:p w:rsidR="007E4EC5" w:rsidRPr="00575F56" w:rsidRDefault="007E4EC5" w:rsidP="007534D7">
      <w:pPr>
        <w:pStyle w:val="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88" w:lineRule="auto"/>
        <w:ind w:firstLine="720"/>
        <w:jc w:val="both"/>
        <w:rPr>
          <w:sz w:val="24"/>
          <w:szCs w:val="24"/>
        </w:rPr>
      </w:pPr>
      <w:r w:rsidRPr="00575F56">
        <w:rPr>
          <w:sz w:val="24"/>
          <w:szCs w:val="24"/>
        </w:rPr>
        <w:t>Изучив содержание учебной дисциплины, целесообразно разработать матрицу наиболее предпочтительных методов обучения и форм самостоятельной работы студентов, адекватных видам лекционных и семинарских занятий.</w:t>
      </w:r>
    </w:p>
    <w:p w:rsidR="007E4EC5" w:rsidRPr="00575F56" w:rsidRDefault="007E4EC5" w:rsidP="007534D7">
      <w:pPr>
        <w:pStyle w:val="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88" w:lineRule="auto"/>
        <w:ind w:firstLine="720"/>
        <w:jc w:val="both"/>
        <w:rPr>
          <w:sz w:val="24"/>
          <w:szCs w:val="24"/>
        </w:rPr>
      </w:pPr>
      <w:r w:rsidRPr="00575F56">
        <w:rPr>
          <w:sz w:val="24"/>
          <w:szCs w:val="24"/>
        </w:rPr>
        <w:t>Необходимо предусмотреть развитие форм самостоятельной работы, выводя студентов к завершению изучения учебной дисциплины на её высший уровень.</w:t>
      </w:r>
      <w:r w:rsidRPr="00575F56">
        <w:rPr>
          <w:rFonts w:eastAsia="TimesNewRoman"/>
        </w:rPr>
        <w:t xml:space="preserve"> По учебному плану предусмотрено проведение разного типа занятий.</w:t>
      </w:r>
    </w:p>
    <w:p w:rsidR="007E4EC5" w:rsidRPr="00575F56" w:rsidRDefault="007E4EC5" w:rsidP="007534D7">
      <w:pPr>
        <w:pStyle w:val="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88" w:lineRule="auto"/>
        <w:ind w:firstLine="720"/>
        <w:jc w:val="both"/>
        <w:rPr>
          <w:sz w:val="24"/>
          <w:szCs w:val="24"/>
        </w:rPr>
      </w:pPr>
      <w:r w:rsidRPr="00575F56">
        <w:rPr>
          <w:sz w:val="24"/>
          <w:szCs w:val="24"/>
        </w:rPr>
        <w:t>Вузовская лекция – главное звено дидактического цикла обучения. Её цель – формирование у студентов ориентировочной основы для последующего усвоения материала методом самостоятельной работы. Содержание лекции должно отвечать следующим дидактическим требованиям:</w:t>
      </w:r>
    </w:p>
    <w:p w:rsidR="007E4EC5" w:rsidRPr="00575F56" w:rsidRDefault="007E4EC5" w:rsidP="007534D7">
      <w:pPr>
        <w:pStyle w:val="A"/>
        <w:numPr>
          <w:ilvl w:val="0"/>
          <w:numId w:val="1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88" w:lineRule="auto"/>
        <w:jc w:val="both"/>
        <w:rPr>
          <w:sz w:val="24"/>
          <w:szCs w:val="24"/>
        </w:rPr>
      </w:pPr>
      <w:r w:rsidRPr="00575F56">
        <w:rPr>
          <w:sz w:val="24"/>
          <w:szCs w:val="24"/>
        </w:rPr>
        <w:t>изложение материала от простого к сложному;</w:t>
      </w:r>
    </w:p>
    <w:p w:rsidR="007E4EC5" w:rsidRPr="00575F56" w:rsidRDefault="007E4EC5" w:rsidP="007534D7">
      <w:pPr>
        <w:pStyle w:val="A"/>
        <w:numPr>
          <w:ilvl w:val="0"/>
          <w:numId w:val="1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88" w:lineRule="auto"/>
        <w:jc w:val="both"/>
        <w:rPr>
          <w:sz w:val="24"/>
          <w:szCs w:val="24"/>
        </w:rPr>
      </w:pPr>
      <w:r w:rsidRPr="00575F56">
        <w:rPr>
          <w:sz w:val="24"/>
          <w:szCs w:val="24"/>
        </w:rPr>
        <w:t>логичность, четкость и ясность в изложении материала;</w:t>
      </w:r>
    </w:p>
    <w:p w:rsidR="007E4EC5" w:rsidRPr="00575F56" w:rsidRDefault="007E4EC5" w:rsidP="007534D7">
      <w:pPr>
        <w:pStyle w:val="A"/>
        <w:numPr>
          <w:ilvl w:val="0"/>
          <w:numId w:val="1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88" w:lineRule="auto"/>
        <w:jc w:val="both"/>
        <w:rPr>
          <w:sz w:val="24"/>
          <w:szCs w:val="24"/>
        </w:rPr>
      </w:pPr>
      <w:r w:rsidRPr="00575F56">
        <w:rPr>
          <w:sz w:val="24"/>
          <w:szCs w:val="24"/>
        </w:rPr>
        <w:t>возможность проблемного изложения, дискуссии, диалога с целью активизации деятельности студентов;</w:t>
      </w:r>
    </w:p>
    <w:p w:rsidR="007E4EC5" w:rsidRPr="00575F56" w:rsidRDefault="007E4EC5" w:rsidP="007534D7">
      <w:pPr>
        <w:pStyle w:val="A"/>
        <w:numPr>
          <w:ilvl w:val="0"/>
          <w:numId w:val="1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88" w:lineRule="auto"/>
        <w:jc w:val="both"/>
        <w:rPr>
          <w:sz w:val="24"/>
          <w:szCs w:val="24"/>
        </w:rPr>
      </w:pPr>
      <w:r w:rsidRPr="00575F56">
        <w:rPr>
          <w:sz w:val="24"/>
          <w:szCs w:val="24"/>
        </w:rPr>
        <w:t>опора смысловой части лекции на подлинные факты, события, явления, статистические данные;</w:t>
      </w:r>
    </w:p>
    <w:p w:rsidR="007E4EC5" w:rsidRPr="00575F56" w:rsidRDefault="007E4EC5" w:rsidP="007534D7">
      <w:pPr>
        <w:pStyle w:val="A"/>
        <w:numPr>
          <w:ilvl w:val="0"/>
          <w:numId w:val="1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88" w:lineRule="auto"/>
        <w:jc w:val="both"/>
        <w:rPr>
          <w:sz w:val="24"/>
          <w:szCs w:val="24"/>
        </w:rPr>
      </w:pPr>
      <w:r w:rsidRPr="00575F56">
        <w:rPr>
          <w:sz w:val="24"/>
          <w:szCs w:val="24"/>
        </w:rPr>
        <w:t>тесная связь теоретических положений и выводов с практикой и будущей профессиональной деятельностью студентов.</w:t>
      </w:r>
    </w:p>
    <w:p w:rsidR="007E4EC5" w:rsidRPr="00575F56" w:rsidRDefault="007E4EC5" w:rsidP="007534D7">
      <w:pPr>
        <w:pStyle w:val="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88" w:lineRule="auto"/>
        <w:ind w:firstLine="720"/>
        <w:jc w:val="both"/>
        <w:rPr>
          <w:sz w:val="24"/>
          <w:szCs w:val="24"/>
        </w:rPr>
      </w:pPr>
      <w:r w:rsidRPr="00575F56">
        <w:rPr>
          <w:sz w:val="24"/>
          <w:szCs w:val="24"/>
        </w:rPr>
        <w:t>Преподаватель, читающий лекционные курсы в вузе, должен знать существующие в педагогической науке и используемые на практике варианты лекций, их дидактические и воспитывающие возможности, а также их методическое место в структуре процесса обучения.</w:t>
      </w:r>
    </w:p>
    <w:p w:rsidR="007E4EC5" w:rsidRPr="00575F56" w:rsidRDefault="007E4EC5" w:rsidP="007534D7">
      <w:pPr>
        <w:autoSpaceDE w:val="0"/>
        <w:autoSpaceDN w:val="0"/>
        <w:adjustRightInd w:val="0"/>
        <w:spacing w:before="0" w:line="288" w:lineRule="auto"/>
        <w:ind w:firstLine="709"/>
        <w:jc w:val="both"/>
        <w:rPr>
          <w:rFonts w:eastAsia="TimesNewRoman"/>
        </w:rPr>
      </w:pPr>
      <w:r w:rsidRPr="00575F56">
        <w:rPr>
          <w:rFonts w:eastAsia="TimesNewRoman"/>
        </w:rPr>
        <w:t>Лекции читаются с использованием наглядных пособий и электронных презентаций, с применением современных методов обучения, стимулирующих познавательную активность. В начале каждого практического занятия преподаватель</w:t>
      </w:r>
      <w:r w:rsidRPr="00575F56">
        <w:t xml:space="preserve"> </w:t>
      </w:r>
      <w:r w:rsidRPr="00575F56">
        <w:rPr>
          <w:rFonts w:eastAsia="TimesNewRoman"/>
        </w:rPr>
        <w:t xml:space="preserve">организует повторение изученного на лекции материала по контрольным вопросам к данному практическому занятию, вспоминает со студентами понятийный аппарат. При возникновении затруднений у студентов при решении задач преподаватель подробно разбирает каждый шаг решения с обязательным вовлечением студентов группы в процесс обсуждения алгоритма решения задачи. </w:t>
      </w:r>
    </w:p>
    <w:p w:rsidR="007E4EC5" w:rsidRPr="00575F56" w:rsidRDefault="007E4EC5" w:rsidP="007534D7">
      <w:pPr>
        <w:spacing w:before="0" w:line="288" w:lineRule="auto"/>
        <w:ind w:firstLine="709"/>
        <w:jc w:val="both"/>
      </w:pPr>
      <w:r w:rsidRPr="00575F56">
        <w:t>В условиях преобладающего теоретического обучения обязательным условием для формирования умений и навыков является усвоение теоретического материала, поэтому вопросы контроля должны проверять тот теоретический материал, содержание которого представлено в конспекте лекции и указанной литературе. Перечень рассматриваемых вопросов по теме преподаватель формирует во время чтения лекции.</w:t>
      </w:r>
    </w:p>
    <w:p w:rsidR="007E4EC5" w:rsidRPr="00575F56" w:rsidRDefault="007E4EC5" w:rsidP="007534D7">
      <w:pPr>
        <w:spacing w:before="0" w:line="288" w:lineRule="auto"/>
        <w:ind w:firstLine="709"/>
        <w:jc w:val="both"/>
      </w:pPr>
      <w:r w:rsidRPr="00575F56">
        <w:t xml:space="preserve">По уровню сложности предусматриваются самые различные вопросы, предполагающие воспроизведение и закрепление теоретического материала, проверку его осмысления, вопросы на обобщение, анализ и синтез и др. Обязательно предусматриваются контрольные вопросы на проверку усвоения определений ключевых понятий, знание фактов, теорий, концепций, то есть всего того, что определяет основное содержание темы. </w:t>
      </w:r>
    </w:p>
    <w:p w:rsidR="007E4EC5" w:rsidRPr="00575F56" w:rsidRDefault="007E4EC5" w:rsidP="007534D7">
      <w:pPr>
        <w:spacing w:before="0" w:line="288" w:lineRule="auto"/>
        <w:ind w:firstLine="709"/>
        <w:jc w:val="both"/>
      </w:pPr>
      <w:r w:rsidRPr="00575F56">
        <w:t>Вопросы и задания для контроля должны позволить студентам самостоятельно определить уровень усвоения учебного материала по теме, представленного в лекции, на практическом занятии.</w:t>
      </w:r>
    </w:p>
    <w:p w:rsidR="007E4EC5" w:rsidRDefault="007E4EC5" w:rsidP="007534D7">
      <w:pPr>
        <w:pStyle w:val="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88" w:lineRule="auto"/>
        <w:ind w:firstLine="720"/>
        <w:jc w:val="both"/>
        <w:rPr>
          <w:sz w:val="24"/>
          <w:szCs w:val="24"/>
        </w:rPr>
      </w:pPr>
      <w:r w:rsidRPr="00575F56">
        <w:rPr>
          <w:sz w:val="24"/>
          <w:szCs w:val="24"/>
        </w:rPr>
        <w:t>Семинар проводится по узловым и наиболее сложным вопросам (темам, разделам) учебной программы. Он может быть построен как на материале</w:t>
      </w:r>
      <w:r>
        <w:rPr>
          <w:sz w:val="24"/>
          <w:szCs w:val="24"/>
        </w:rPr>
        <w:t xml:space="preserve"> одной лекции, так и на содержании обзорной лекции, а также по определённой теме без чтения предварительной лекции. Главная и определяющая особенность любого семинара – наличие элементов дискуссии, проблемности, диалога между преподавателем и студентами и самими студентами.</w:t>
      </w:r>
    </w:p>
    <w:p w:rsidR="007E4EC5" w:rsidRDefault="007E4EC5" w:rsidP="007534D7">
      <w:pPr>
        <w:pStyle w:val="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88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При подготовке классического семинара желательно придерживаться следующего алгоритма:</w:t>
      </w:r>
    </w:p>
    <w:p w:rsidR="007E4EC5" w:rsidRDefault="007E4EC5" w:rsidP="007534D7">
      <w:pPr>
        <w:pStyle w:val="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88" w:lineRule="auto"/>
        <w:ind w:firstLine="720"/>
        <w:jc w:val="both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а) разработка учебно-методического материала:</w:t>
      </w:r>
    </w:p>
    <w:p w:rsidR="007E4EC5" w:rsidRDefault="007E4EC5" w:rsidP="007534D7">
      <w:pPr>
        <w:pStyle w:val="A"/>
        <w:numPr>
          <w:ilvl w:val="0"/>
          <w:numId w:val="2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88" w:lineRule="auto"/>
        <w:jc w:val="both"/>
        <w:rPr>
          <w:sz w:val="24"/>
          <w:szCs w:val="24"/>
        </w:rPr>
      </w:pPr>
      <w:r>
        <w:rPr>
          <w:sz w:val="24"/>
          <w:szCs w:val="24"/>
        </w:rPr>
        <w:t>формулировка темы, соответствующей программе;</w:t>
      </w:r>
    </w:p>
    <w:p w:rsidR="007E4EC5" w:rsidRDefault="007E4EC5" w:rsidP="007534D7">
      <w:pPr>
        <w:pStyle w:val="A"/>
        <w:numPr>
          <w:ilvl w:val="0"/>
          <w:numId w:val="2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88" w:lineRule="auto"/>
        <w:jc w:val="both"/>
        <w:rPr>
          <w:sz w:val="24"/>
          <w:szCs w:val="24"/>
        </w:rPr>
      </w:pPr>
      <w:r>
        <w:rPr>
          <w:sz w:val="24"/>
          <w:szCs w:val="24"/>
        </w:rPr>
        <w:t>определение дидактических, воспитывающих и формирующих целей занятия;</w:t>
      </w:r>
    </w:p>
    <w:p w:rsidR="007E4EC5" w:rsidRDefault="007E4EC5" w:rsidP="007534D7">
      <w:pPr>
        <w:pStyle w:val="A"/>
        <w:numPr>
          <w:ilvl w:val="0"/>
          <w:numId w:val="2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88" w:lineRule="auto"/>
        <w:jc w:val="both"/>
        <w:rPr>
          <w:sz w:val="24"/>
          <w:szCs w:val="24"/>
        </w:rPr>
      </w:pPr>
      <w:r>
        <w:rPr>
          <w:sz w:val="24"/>
          <w:szCs w:val="24"/>
        </w:rPr>
        <w:t>выбор методов, приемов и средств обучения для проведения семинара;</w:t>
      </w:r>
    </w:p>
    <w:p w:rsidR="007E4EC5" w:rsidRDefault="007E4EC5" w:rsidP="007534D7">
      <w:pPr>
        <w:pStyle w:val="A"/>
        <w:numPr>
          <w:ilvl w:val="0"/>
          <w:numId w:val="2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88" w:lineRule="auto"/>
        <w:jc w:val="both"/>
        <w:rPr>
          <w:sz w:val="24"/>
          <w:szCs w:val="24"/>
        </w:rPr>
      </w:pPr>
      <w:r>
        <w:rPr>
          <w:sz w:val="24"/>
          <w:szCs w:val="24"/>
        </w:rPr>
        <w:t>подбор литературы для преподавателя и студентов;</w:t>
      </w:r>
    </w:p>
    <w:p w:rsidR="007E4EC5" w:rsidRDefault="007E4EC5" w:rsidP="007534D7">
      <w:pPr>
        <w:pStyle w:val="A"/>
        <w:numPr>
          <w:ilvl w:val="0"/>
          <w:numId w:val="2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88" w:lineRule="auto"/>
        <w:jc w:val="both"/>
        <w:rPr>
          <w:sz w:val="24"/>
          <w:szCs w:val="24"/>
        </w:rPr>
      </w:pPr>
      <w:r>
        <w:rPr>
          <w:sz w:val="24"/>
          <w:szCs w:val="24"/>
        </w:rPr>
        <w:t>при необходимости проведение консультаций для студентов;</w:t>
      </w:r>
    </w:p>
    <w:p w:rsidR="007E4EC5" w:rsidRDefault="007E4EC5" w:rsidP="007534D7">
      <w:pPr>
        <w:pStyle w:val="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88" w:lineRule="auto"/>
        <w:ind w:firstLine="720"/>
        <w:jc w:val="both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б) подготовка студентов и преподавателя:</w:t>
      </w:r>
    </w:p>
    <w:p w:rsidR="007E4EC5" w:rsidRDefault="007E4EC5" w:rsidP="007534D7">
      <w:pPr>
        <w:pStyle w:val="A"/>
        <w:numPr>
          <w:ilvl w:val="0"/>
          <w:numId w:val="2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88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составление плана семинара из </w:t>
      </w:r>
      <w:r w:rsidRPr="005507A4">
        <w:rPr>
          <w:sz w:val="24"/>
          <w:szCs w:val="24"/>
        </w:rPr>
        <w:t xml:space="preserve">3-4 </w:t>
      </w:r>
      <w:r>
        <w:rPr>
          <w:sz w:val="24"/>
          <w:szCs w:val="24"/>
        </w:rPr>
        <w:t>вопросов;</w:t>
      </w:r>
    </w:p>
    <w:p w:rsidR="007E4EC5" w:rsidRDefault="007E4EC5" w:rsidP="007534D7">
      <w:pPr>
        <w:pStyle w:val="A"/>
        <w:numPr>
          <w:ilvl w:val="0"/>
          <w:numId w:val="2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88" w:lineRule="auto"/>
        <w:jc w:val="both"/>
        <w:rPr>
          <w:sz w:val="24"/>
          <w:szCs w:val="24"/>
        </w:rPr>
      </w:pPr>
      <w:r>
        <w:rPr>
          <w:sz w:val="24"/>
          <w:szCs w:val="24"/>
        </w:rPr>
        <w:t>предоставление студентам 4-5 дней для подготовки к семинару;</w:t>
      </w:r>
    </w:p>
    <w:p w:rsidR="007E4EC5" w:rsidRDefault="007E4EC5" w:rsidP="007534D7">
      <w:pPr>
        <w:pStyle w:val="A"/>
        <w:numPr>
          <w:ilvl w:val="0"/>
          <w:numId w:val="2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88" w:lineRule="auto"/>
        <w:jc w:val="both"/>
        <w:rPr>
          <w:sz w:val="24"/>
          <w:szCs w:val="24"/>
        </w:rPr>
      </w:pPr>
      <w:r>
        <w:rPr>
          <w:sz w:val="24"/>
          <w:szCs w:val="24"/>
        </w:rPr>
        <w:t>предоставление рекомендаций о последовательности изучения литературы (учебники, учебные пособия, законы и постановления, руководства и положения, конспекты лекций, статьи, справочники, информационные сборники и бюллетени, статистические данные и др</w:t>
      </w:r>
      <w:r>
        <w:rPr>
          <w:sz w:val="24"/>
          <w:szCs w:val="24"/>
          <w:lang w:val="it-IT"/>
        </w:rPr>
        <w:t>.);</w:t>
      </w:r>
    </w:p>
    <w:p w:rsidR="007E4EC5" w:rsidRDefault="007E4EC5" w:rsidP="007534D7">
      <w:pPr>
        <w:pStyle w:val="A"/>
        <w:numPr>
          <w:ilvl w:val="0"/>
          <w:numId w:val="2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88" w:lineRule="auto"/>
        <w:jc w:val="both"/>
        <w:rPr>
          <w:sz w:val="24"/>
          <w:szCs w:val="24"/>
        </w:rPr>
      </w:pPr>
      <w:r>
        <w:rPr>
          <w:sz w:val="24"/>
          <w:szCs w:val="24"/>
        </w:rPr>
        <w:t>создание набора наглядных пособий.</w:t>
      </w:r>
    </w:p>
    <w:p w:rsidR="007E4EC5" w:rsidRDefault="007E4EC5" w:rsidP="007534D7">
      <w:pPr>
        <w:pStyle w:val="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88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Подводя итоги семинара, можно использовать следующие критерии (показатели) оценки ответов:</w:t>
      </w:r>
    </w:p>
    <w:p w:rsidR="007E4EC5" w:rsidRDefault="007E4EC5" w:rsidP="007534D7">
      <w:pPr>
        <w:pStyle w:val="A"/>
        <w:numPr>
          <w:ilvl w:val="0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88" w:lineRule="auto"/>
        <w:jc w:val="both"/>
        <w:rPr>
          <w:sz w:val="24"/>
          <w:szCs w:val="24"/>
        </w:rPr>
      </w:pPr>
      <w:r>
        <w:rPr>
          <w:sz w:val="24"/>
          <w:szCs w:val="24"/>
        </w:rPr>
        <w:t>полнота и конкретность ответа;</w:t>
      </w:r>
    </w:p>
    <w:p w:rsidR="007E4EC5" w:rsidRDefault="007E4EC5" w:rsidP="007534D7">
      <w:pPr>
        <w:pStyle w:val="A"/>
        <w:numPr>
          <w:ilvl w:val="0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88" w:lineRule="auto"/>
        <w:jc w:val="both"/>
        <w:rPr>
          <w:sz w:val="24"/>
          <w:szCs w:val="24"/>
        </w:rPr>
      </w:pPr>
      <w:r>
        <w:rPr>
          <w:sz w:val="24"/>
          <w:szCs w:val="24"/>
        </w:rPr>
        <w:t>последовательность и логика изложения;</w:t>
      </w:r>
    </w:p>
    <w:p w:rsidR="007E4EC5" w:rsidRDefault="007E4EC5" w:rsidP="007534D7">
      <w:pPr>
        <w:pStyle w:val="A"/>
        <w:numPr>
          <w:ilvl w:val="0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88" w:lineRule="auto"/>
        <w:jc w:val="both"/>
        <w:rPr>
          <w:sz w:val="24"/>
          <w:szCs w:val="24"/>
        </w:rPr>
      </w:pPr>
      <w:r>
        <w:rPr>
          <w:sz w:val="24"/>
          <w:szCs w:val="24"/>
        </w:rPr>
        <w:t>связь теоретических положений с практикой;</w:t>
      </w:r>
    </w:p>
    <w:p w:rsidR="007E4EC5" w:rsidRDefault="007E4EC5" w:rsidP="007534D7">
      <w:pPr>
        <w:pStyle w:val="A"/>
        <w:numPr>
          <w:ilvl w:val="0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88" w:lineRule="auto"/>
        <w:jc w:val="both"/>
        <w:rPr>
          <w:sz w:val="24"/>
          <w:szCs w:val="24"/>
        </w:rPr>
      </w:pPr>
      <w:r>
        <w:rPr>
          <w:sz w:val="24"/>
          <w:szCs w:val="24"/>
        </w:rPr>
        <w:t>обоснованность и доказательность излагаемых положений;</w:t>
      </w:r>
    </w:p>
    <w:p w:rsidR="007E4EC5" w:rsidRDefault="007E4EC5" w:rsidP="007534D7">
      <w:pPr>
        <w:pStyle w:val="A"/>
        <w:numPr>
          <w:ilvl w:val="0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88" w:lineRule="auto"/>
        <w:jc w:val="both"/>
        <w:rPr>
          <w:sz w:val="24"/>
          <w:szCs w:val="24"/>
        </w:rPr>
      </w:pPr>
      <w:r>
        <w:rPr>
          <w:sz w:val="24"/>
          <w:szCs w:val="24"/>
        </w:rPr>
        <w:t>наличие качественных и количественных показателей;</w:t>
      </w:r>
    </w:p>
    <w:p w:rsidR="007E4EC5" w:rsidRDefault="007E4EC5" w:rsidP="007534D7">
      <w:pPr>
        <w:pStyle w:val="A"/>
        <w:numPr>
          <w:ilvl w:val="0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88" w:lineRule="auto"/>
        <w:jc w:val="both"/>
        <w:rPr>
          <w:sz w:val="24"/>
          <w:szCs w:val="24"/>
        </w:rPr>
      </w:pPr>
      <w:r>
        <w:rPr>
          <w:sz w:val="24"/>
          <w:szCs w:val="24"/>
        </w:rPr>
        <w:t>наличие иллюстраций к ответам в виде исторических фактов, примеров и пр.;</w:t>
      </w:r>
    </w:p>
    <w:p w:rsidR="007E4EC5" w:rsidRDefault="007E4EC5" w:rsidP="007534D7">
      <w:pPr>
        <w:pStyle w:val="A"/>
        <w:numPr>
          <w:ilvl w:val="0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88" w:lineRule="auto"/>
        <w:jc w:val="both"/>
        <w:rPr>
          <w:sz w:val="24"/>
          <w:szCs w:val="24"/>
        </w:rPr>
      </w:pPr>
      <w:r>
        <w:rPr>
          <w:sz w:val="24"/>
          <w:szCs w:val="24"/>
        </w:rPr>
        <w:t>уровень культуры речи;</w:t>
      </w:r>
    </w:p>
    <w:p w:rsidR="007E4EC5" w:rsidRDefault="007E4EC5" w:rsidP="007534D7">
      <w:pPr>
        <w:pStyle w:val="A"/>
        <w:numPr>
          <w:ilvl w:val="0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88" w:lineRule="auto"/>
        <w:jc w:val="both"/>
        <w:rPr>
          <w:sz w:val="24"/>
          <w:szCs w:val="24"/>
        </w:rPr>
      </w:pPr>
      <w:r>
        <w:rPr>
          <w:sz w:val="24"/>
          <w:szCs w:val="24"/>
        </w:rPr>
        <w:t>использование наглядных пособий и т.п.</w:t>
      </w:r>
    </w:p>
    <w:p w:rsidR="007E4EC5" w:rsidRDefault="007E4EC5" w:rsidP="007534D7">
      <w:pPr>
        <w:pStyle w:val="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88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 конце семинара рекомендуется дать оценку всего семинарского занятия, обратив особое внимание на следующие аспекты:</w:t>
      </w:r>
    </w:p>
    <w:p w:rsidR="007E4EC5" w:rsidRDefault="007E4EC5" w:rsidP="007534D7">
      <w:pPr>
        <w:pStyle w:val="A"/>
        <w:numPr>
          <w:ilvl w:val="0"/>
          <w:numId w:val="2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88" w:lineRule="auto"/>
        <w:jc w:val="both"/>
        <w:rPr>
          <w:sz w:val="24"/>
          <w:szCs w:val="24"/>
        </w:rPr>
      </w:pPr>
      <w:r>
        <w:rPr>
          <w:sz w:val="24"/>
          <w:szCs w:val="24"/>
        </w:rPr>
        <w:t>качество подготовки;</w:t>
      </w:r>
    </w:p>
    <w:p w:rsidR="007E4EC5" w:rsidRDefault="007E4EC5" w:rsidP="007534D7">
      <w:pPr>
        <w:pStyle w:val="A"/>
        <w:numPr>
          <w:ilvl w:val="0"/>
          <w:numId w:val="2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88" w:lineRule="auto"/>
        <w:jc w:val="both"/>
        <w:rPr>
          <w:sz w:val="24"/>
          <w:szCs w:val="24"/>
        </w:rPr>
      </w:pPr>
      <w:r>
        <w:rPr>
          <w:sz w:val="24"/>
          <w:szCs w:val="24"/>
        </w:rPr>
        <w:t>степень усвоения знаний;</w:t>
      </w:r>
    </w:p>
    <w:p w:rsidR="007E4EC5" w:rsidRDefault="007E4EC5" w:rsidP="007534D7">
      <w:pPr>
        <w:pStyle w:val="A"/>
        <w:numPr>
          <w:ilvl w:val="0"/>
          <w:numId w:val="2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88" w:lineRule="auto"/>
        <w:jc w:val="both"/>
        <w:rPr>
          <w:sz w:val="24"/>
          <w:szCs w:val="24"/>
        </w:rPr>
      </w:pPr>
      <w:r>
        <w:rPr>
          <w:sz w:val="24"/>
          <w:szCs w:val="24"/>
        </w:rPr>
        <w:t>активность;</w:t>
      </w:r>
    </w:p>
    <w:p w:rsidR="007E4EC5" w:rsidRDefault="007E4EC5" w:rsidP="007534D7">
      <w:pPr>
        <w:pStyle w:val="A"/>
        <w:numPr>
          <w:ilvl w:val="0"/>
          <w:numId w:val="2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88" w:lineRule="auto"/>
        <w:jc w:val="both"/>
        <w:rPr>
          <w:sz w:val="24"/>
          <w:szCs w:val="24"/>
        </w:rPr>
      </w:pPr>
      <w:r>
        <w:rPr>
          <w:sz w:val="24"/>
          <w:szCs w:val="24"/>
        </w:rPr>
        <w:t>положительные стороны в работе студентов;</w:t>
      </w:r>
    </w:p>
    <w:p w:rsidR="007E4EC5" w:rsidRDefault="007E4EC5" w:rsidP="007534D7">
      <w:pPr>
        <w:pStyle w:val="A"/>
        <w:numPr>
          <w:ilvl w:val="0"/>
          <w:numId w:val="2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88" w:lineRule="auto"/>
        <w:jc w:val="both"/>
        <w:rPr>
          <w:sz w:val="24"/>
          <w:szCs w:val="24"/>
        </w:rPr>
      </w:pPr>
      <w:r>
        <w:rPr>
          <w:sz w:val="24"/>
          <w:szCs w:val="24"/>
        </w:rPr>
        <w:t>ценные и конструктивные предложения;</w:t>
      </w:r>
    </w:p>
    <w:p w:rsidR="007E4EC5" w:rsidRDefault="007E4EC5" w:rsidP="007534D7">
      <w:pPr>
        <w:pStyle w:val="A"/>
        <w:numPr>
          <w:ilvl w:val="0"/>
          <w:numId w:val="2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88" w:lineRule="auto"/>
        <w:jc w:val="both"/>
        <w:rPr>
          <w:sz w:val="24"/>
          <w:szCs w:val="24"/>
        </w:rPr>
      </w:pPr>
      <w:r>
        <w:rPr>
          <w:sz w:val="24"/>
          <w:szCs w:val="24"/>
        </w:rPr>
        <w:t>недостатки в работе студентов;</w:t>
      </w:r>
    </w:p>
    <w:p w:rsidR="007E4EC5" w:rsidRDefault="007E4EC5" w:rsidP="007534D7">
      <w:pPr>
        <w:pStyle w:val="A"/>
        <w:numPr>
          <w:ilvl w:val="0"/>
          <w:numId w:val="2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88" w:lineRule="auto"/>
        <w:jc w:val="both"/>
        <w:rPr>
          <w:sz w:val="24"/>
          <w:szCs w:val="24"/>
        </w:rPr>
      </w:pPr>
      <w:r>
        <w:rPr>
          <w:sz w:val="24"/>
          <w:szCs w:val="24"/>
        </w:rPr>
        <w:t>задачи и пути устранения недостатков.</w:t>
      </w:r>
    </w:p>
    <w:p w:rsidR="007E4EC5" w:rsidRPr="00830F14" w:rsidRDefault="007E4EC5" w:rsidP="007534D7">
      <w:pPr>
        <w:spacing w:before="0" w:line="288" w:lineRule="auto"/>
        <w:ind w:firstLine="851"/>
        <w:jc w:val="both"/>
        <w:rPr>
          <w:b/>
          <w:bCs/>
          <w:highlight w:val="yellow"/>
        </w:rPr>
      </w:pPr>
      <w:r>
        <w:t>При проведении аттестации студентов важно всегда помнить, что систематичность, объективность, аргументированность – главные принципы, на которых основаны контроль и оценка знаний студентов. Знание критериев оценки знаний обязательно для преподавателя и студента.</w:t>
      </w:r>
    </w:p>
    <w:p w:rsidR="007E4EC5" w:rsidRDefault="007E4EC5" w:rsidP="007534D7">
      <w:pPr>
        <w:spacing w:line="264" w:lineRule="auto"/>
        <w:jc w:val="center"/>
        <w:rPr>
          <w:b/>
          <w:bCs/>
        </w:rPr>
      </w:pPr>
      <w:r w:rsidRPr="00830F14">
        <w:rPr>
          <w:b/>
          <w:bCs/>
        </w:rPr>
        <w:t>Методические указания студентам по дисциплине</w:t>
      </w:r>
    </w:p>
    <w:p w:rsidR="007E4EC5" w:rsidRPr="00830F14" w:rsidRDefault="007E4EC5" w:rsidP="007534D7">
      <w:pPr>
        <w:spacing w:line="264" w:lineRule="auto"/>
        <w:jc w:val="center"/>
        <w:rPr>
          <w:b/>
          <w:bCs/>
        </w:rPr>
      </w:pPr>
    </w:p>
    <w:p w:rsidR="007E4EC5" w:rsidRPr="00830F14" w:rsidRDefault="007E4EC5" w:rsidP="007534D7">
      <w:pPr>
        <w:spacing w:before="0" w:line="288" w:lineRule="auto"/>
        <w:ind w:firstLine="709"/>
        <w:jc w:val="both"/>
      </w:pPr>
      <w:r w:rsidRPr="00830F14">
        <w:t xml:space="preserve">Профессиональная подготовка в современных вузах строится по принципу «от теории к практике», что создает базу для формирования умений и владений (навыков) на основе усвоения теоретического материала. Именно поэтому следует особое внимание уделять качеству усвоения теоретического материала. </w:t>
      </w:r>
    </w:p>
    <w:p w:rsidR="007E4EC5" w:rsidRPr="00F03890" w:rsidRDefault="007E4EC5" w:rsidP="007534D7">
      <w:pPr>
        <w:autoSpaceDE w:val="0"/>
        <w:autoSpaceDN w:val="0"/>
        <w:adjustRightInd w:val="0"/>
        <w:spacing w:before="0" w:line="288" w:lineRule="auto"/>
        <w:ind w:firstLine="539"/>
        <w:jc w:val="both"/>
      </w:pPr>
      <w:r w:rsidRPr="00F03890">
        <w:t xml:space="preserve">Изучение дисциплины предусматривает лекционные и практические занятия, а также самостоятельную работу. Изучение курса завершается промежуточной аттестацией. Успешное изучение курса требует посещения лекций, активной работы на практических занятиях, выполнения всех учебных заданий, ознакомления с основной и дополнительной литературой. </w:t>
      </w:r>
    </w:p>
    <w:p w:rsidR="007E4EC5" w:rsidRPr="00F03890" w:rsidRDefault="007E4EC5" w:rsidP="007534D7">
      <w:pPr>
        <w:spacing w:before="0" w:line="288" w:lineRule="auto"/>
        <w:ind w:firstLine="709"/>
        <w:jc w:val="both"/>
      </w:pPr>
      <w:r w:rsidRPr="00F03890">
        <w:t>Цель лекции – формирование ориентировочной основы для последующего усвоения студентами учебного материала. Лекция в процессе изучения дисциплины позволяет представить студенту новый учебный материал, разъяснить темы, трудные для понимания, систематизировать учебный материал, сориентировать в структуре и содержании учебного процесса.</w:t>
      </w:r>
    </w:p>
    <w:p w:rsidR="007E4EC5" w:rsidRPr="00830F14" w:rsidRDefault="007E4EC5" w:rsidP="007534D7">
      <w:pPr>
        <w:spacing w:before="0" w:line="288" w:lineRule="auto"/>
        <w:ind w:firstLine="709"/>
        <w:jc w:val="both"/>
      </w:pPr>
      <w:r w:rsidRPr="00830F14">
        <w:t>В ходе лекций преподаватель излагает и разъясняет основные, наиболее сложные понятия темы, а также связанные с ней теоретические и практические проблемы, дает рекомендации для практического занятия и указания для выполнения самостоятельной работы.</w:t>
      </w:r>
    </w:p>
    <w:p w:rsidR="007E4EC5" w:rsidRPr="00830F14" w:rsidRDefault="007E4EC5" w:rsidP="007534D7">
      <w:pPr>
        <w:spacing w:before="0" w:line="288" w:lineRule="auto"/>
        <w:ind w:firstLine="709"/>
        <w:jc w:val="both"/>
      </w:pPr>
      <w:r w:rsidRPr="00F03890">
        <w:t>В ходе лекционных занятий обучающемуся необходимо вести конспектирование учебного материала. Обращать внимание на категории, формулировки, раскрывающие содержание изучаемой дисциплины, научные выводы и практические рекомендации.</w:t>
      </w:r>
    </w:p>
    <w:p w:rsidR="007E4EC5" w:rsidRPr="00830F14" w:rsidRDefault="007E4EC5" w:rsidP="007534D7">
      <w:pPr>
        <w:spacing w:before="0" w:line="288" w:lineRule="auto"/>
        <w:ind w:firstLine="709"/>
        <w:jc w:val="both"/>
      </w:pPr>
      <w:r w:rsidRPr="00830F14">
        <w:t xml:space="preserve">Материал каждой лекции должен быть проработан: должны быть выделены определения, понятия, законы, теоремы и их доказательства (при наличии). Должна быть усвоена логическая связь элементов изученного материала. </w:t>
      </w:r>
    </w:p>
    <w:p w:rsidR="007E4EC5" w:rsidRPr="00830F14" w:rsidRDefault="007E4EC5" w:rsidP="007534D7">
      <w:pPr>
        <w:spacing w:before="0" w:line="288" w:lineRule="auto"/>
        <w:ind w:firstLine="709"/>
        <w:jc w:val="both"/>
      </w:pPr>
      <w:r w:rsidRPr="00830F14">
        <w:t>При параллельной работе с учебной литературой необходимо конспектировать прорабатываемый материал. Все непонятные моменты следует обязательно разобрать с преподавателем на занятии или в рамках СР.</w:t>
      </w:r>
    </w:p>
    <w:p w:rsidR="007E4EC5" w:rsidRPr="00F03890" w:rsidRDefault="007E4EC5" w:rsidP="007534D7">
      <w:pPr>
        <w:spacing w:before="0" w:line="288" w:lineRule="auto"/>
        <w:ind w:firstLine="709"/>
        <w:jc w:val="both"/>
      </w:pPr>
      <w:r w:rsidRPr="00F03890">
        <w:t>Подготовка к лекции заключается в следующем: прочитайте учебный материал по теме лекции в учебниках и учебных пособиях, уясните место изучаемой темы в своей профессиональной подготовке, выпишите основные термины, уясните, какие учебные элементы остались для вас неясными, запишите вопросы, которые вы зададите лектору на лекции.</w:t>
      </w:r>
    </w:p>
    <w:p w:rsidR="007E4EC5" w:rsidRPr="00F03890" w:rsidRDefault="007E4EC5" w:rsidP="007534D7">
      <w:pPr>
        <w:spacing w:before="0" w:line="288" w:lineRule="auto"/>
        <w:ind w:firstLine="709"/>
        <w:jc w:val="both"/>
      </w:pPr>
      <w:r w:rsidRPr="00F03890">
        <w:t>Практическое занятие – форма организации обучения, которая направлена на формирование практических умений и навыков и является связующим звеном между самостоятельным теоретическим освоением студентами учебной дисциплины и применением ее положений на практике. Практическое занятие позволяет развить у студентов профессиональную культуру и профессиональную коммуникацию. Преподаватель в этом случае является координатором обсуждений предложенных практических заданий, подготовка которых является обязательной. Поэтому тема, практические задания и основные источники обсуждения предлагаются студентам заранее. Цели обсуждения и выполнения заданий направлены на формирование знаний, умений и навыков профессиональной полемики и формирование компетенций. На этапе подготовки доминирует самостоятельная работа студентов по решению проблем и заданий, а в процессе занятия идет активное обсуждение, дискуссии и выступления студентов, где они под руководством преподавателя делают обобщающие выводы и заключения.</w:t>
      </w:r>
    </w:p>
    <w:p w:rsidR="007E4EC5" w:rsidRPr="00F03890" w:rsidRDefault="007E4EC5" w:rsidP="007534D7">
      <w:pPr>
        <w:spacing w:before="0" w:line="288" w:lineRule="auto"/>
        <w:ind w:firstLine="709"/>
        <w:jc w:val="both"/>
      </w:pPr>
      <w:r w:rsidRPr="00F03890">
        <w:t>Зная тему практического занятия, необходимо готовиться к нему заблаговременно: читать рекомендованную и дополнительную литературу, конспект лекций, методические указания к практическим занятиям, структурировать материал, составлять словарь терминов, отвечать на контрольные вопросы, решать ситуационные задачи и т.п. На практическом занятии вы можете получить консультацию преподавателя по любому учебному вопросу изучаемой темы.</w:t>
      </w:r>
    </w:p>
    <w:p w:rsidR="007E4EC5" w:rsidRPr="00F03890" w:rsidRDefault="007E4EC5" w:rsidP="007534D7">
      <w:pPr>
        <w:spacing w:before="0" w:line="288" w:lineRule="auto"/>
        <w:ind w:firstLine="709"/>
        <w:jc w:val="both"/>
      </w:pPr>
      <w:r w:rsidRPr="00F03890">
        <w:t>Под самостоятельной работой студентов понимают учебную деятельность студентов, которая организована преподавателями, но осуществляется студентом без непосредственного участия преподавателя в учебной деятельности студента. Все виды самостоятельной работы студентов по дисциплине представлены в фонде оценочных средств. Четкая организация самостоятельной работы студентов делает ее эффективной. Это обеспечивается предоставлением студентам: учебных и учебно-методических пособий; тематических планов лекций, практических занятий, образцов контрольных работ, тестов, кейсов и др</w:t>
      </w:r>
      <w:r>
        <w:t>.</w:t>
      </w:r>
      <w:r w:rsidRPr="00F03890">
        <w:t>; перечня знаний и умений, которыми они должны овладеть при изучении дисциплины; информации о процедуре сдачи зачета и экзамена и др. Ответы представляются в письменной форме (печатной, непосредственно преподавателю, или электронной).</w:t>
      </w:r>
    </w:p>
    <w:p w:rsidR="007E4EC5" w:rsidRPr="00F03890" w:rsidRDefault="007E4EC5" w:rsidP="007534D7">
      <w:pPr>
        <w:spacing w:before="0" w:line="288" w:lineRule="auto"/>
        <w:ind w:firstLine="709"/>
        <w:jc w:val="both"/>
      </w:pPr>
      <w:r w:rsidRPr="00F03890">
        <w:t xml:space="preserve">Самостоятельная работа студента является основным средством овладения учебным материалом во время, свободное от обязательных учебных занятий. Она включает в себя выполнение различного рода заданий, которые ориентированы на более глубокое усвоение материала изучаемой дисциплины. По каждой теме учебной дисциплины студентам предлагается перечень заданий для самостоятельной работы. </w:t>
      </w:r>
    </w:p>
    <w:p w:rsidR="007E4EC5" w:rsidRPr="00F03890" w:rsidRDefault="007E4EC5" w:rsidP="007534D7">
      <w:pPr>
        <w:spacing w:before="0" w:line="288" w:lineRule="auto"/>
        <w:ind w:firstLine="709"/>
        <w:jc w:val="both"/>
      </w:pPr>
      <w:r w:rsidRPr="00F03890">
        <w:t xml:space="preserve">К выполнению заданий для самостоятельной работы предъявляются следующие требования: задания должны исполняться самостоятельно и представляться в установленный срок, а также соответствовать установленным требованиям по оформлению. Студентам следует: руководствоваться графиком самостоятельной работы, выполнять все плановые задания, выдаваемые преподавателем для самостоятельного выполнения, и разбирать на семинарах и консультациях неясные вопросы; при подготовке к экзамену параллельно прорабатывать соответствующие теоретические и практические разделы дисциплины, фиксируя неясные моменты для их обсуждения на консультации с преподавателем. </w:t>
      </w:r>
    </w:p>
    <w:p w:rsidR="007E4EC5" w:rsidRPr="00F03890" w:rsidRDefault="007E4EC5" w:rsidP="007534D7">
      <w:pPr>
        <w:spacing w:before="0" w:line="288" w:lineRule="auto"/>
        <w:ind w:firstLine="709"/>
        <w:jc w:val="both"/>
      </w:pPr>
      <w:r w:rsidRPr="00F03890">
        <w:t>Самостоятельная работа студентов является обязательным компонентом образовательного процесса, так как она обеспечивает закрепление получаемых на лекционных занятиях знаний путем приобретения навыков осмысления и расширения их содержания, навыков решения актуальных проблем формирования общекультурных и профессиональных компетенций, научно-исследовательской деятельности, подготовки к семинарам, лабораторным работам, сдаче зачетов и экзаменов.</w:t>
      </w:r>
    </w:p>
    <w:p w:rsidR="007E4EC5" w:rsidRPr="00F03890" w:rsidRDefault="007E4EC5" w:rsidP="007534D7">
      <w:pPr>
        <w:spacing w:before="0" w:line="288" w:lineRule="auto"/>
        <w:ind w:firstLine="709"/>
        <w:jc w:val="both"/>
      </w:pPr>
      <w:r w:rsidRPr="00F03890">
        <w:t xml:space="preserve">Подготовка к </w:t>
      </w:r>
      <w:r>
        <w:t xml:space="preserve">промежуточной аттестации </w:t>
      </w:r>
      <w:r w:rsidRPr="00F03890">
        <w:t>ведется на основе полученного лекционного материала и рекомендованной литературы, осмысления работы на практических занятиях и самостоятельной работы.</w:t>
      </w:r>
    </w:p>
    <w:p w:rsidR="007E4EC5" w:rsidRDefault="007E4EC5" w:rsidP="00DD0BC4">
      <w:pPr>
        <w:spacing w:before="0"/>
        <w:ind w:firstLine="709"/>
        <w:jc w:val="both"/>
      </w:pPr>
    </w:p>
    <w:p w:rsidR="007E4EC5" w:rsidRPr="00987E19" w:rsidRDefault="007E4EC5" w:rsidP="00462316">
      <w:pPr>
        <w:ind w:firstLine="567"/>
        <w:rPr>
          <w:b/>
          <w:bCs/>
        </w:rPr>
      </w:pPr>
      <w:r>
        <w:rPr>
          <w:b/>
          <w:bCs/>
        </w:rPr>
        <w:t>8</w:t>
      </w:r>
      <w:r w:rsidRPr="00BC5C7D">
        <w:rPr>
          <w:b/>
          <w:bCs/>
        </w:rPr>
        <w:t>.  Обеспечение образовательного процесса для лиц с ограниченными возможностями здоровья</w:t>
      </w:r>
      <w:r>
        <w:rPr>
          <w:b/>
          <w:bCs/>
        </w:rPr>
        <w:t xml:space="preserve"> и инвалидов</w:t>
      </w:r>
    </w:p>
    <w:p w:rsidR="007E4EC5" w:rsidRPr="006C71A6" w:rsidRDefault="007E4EC5" w:rsidP="00462316">
      <w:pPr>
        <w:ind w:firstLine="708"/>
      </w:pPr>
    </w:p>
    <w:p w:rsidR="007E4EC5" w:rsidRPr="00987E19" w:rsidRDefault="007E4EC5" w:rsidP="00462316">
      <w:pPr>
        <w:spacing w:before="0" w:line="288" w:lineRule="auto"/>
        <w:ind w:firstLine="708"/>
        <w:jc w:val="both"/>
      </w:pPr>
      <w:r w:rsidRPr="00987E19">
        <w:t>В ходе реализации дисциплины используются следующие дополнительные</w:t>
      </w:r>
      <w:r>
        <w:t xml:space="preserve"> </w:t>
      </w:r>
      <w:r w:rsidRPr="00987E19">
        <w:t>методы обучения, текущего контроля успеваемости и промежуточной аттестации обучающихся в зависимости от их индивидуальных особенностей:</w:t>
      </w:r>
    </w:p>
    <w:p w:rsidR="007E4EC5" w:rsidRPr="00987E19" w:rsidRDefault="007E4EC5" w:rsidP="00462316">
      <w:pPr>
        <w:numPr>
          <w:ilvl w:val="0"/>
          <w:numId w:val="15"/>
        </w:numPr>
        <w:spacing w:before="0" w:line="288" w:lineRule="auto"/>
        <w:jc w:val="both"/>
      </w:pPr>
      <w:r w:rsidRPr="00987E19">
        <w:t xml:space="preserve">для слепых и слабовидящих: </w:t>
      </w:r>
    </w:p>
    <w:p w:rsidR="007E4EC5" w:rsidRPr="00987E19" w:rsidRDefault="007E4EC5" w:rsidP="00462316">
      <w:pPr>
        <w:spacing w:before="0" w:line="288" w:lineRule="auto"/>
        <w:ind w:firstLine="360"/>
        <w:jc w:val="both"/>
        <w:rPr>
          <w:color w:val="FF0000"/>
        </w:rPr>
      </w:pPr>
      <w:r w:rsidRPr="00987E19">
        <w:t>- лекции оформляются в виде электронного документа, доступного с помощью компьютера со специализированным программным обеспечением;</w:t>
      </w:r>
      <w:r w:rsidRPr="00987E19">
        <w:rPr>
          <w:color w:val="339966"/>
        </w:rPr>
        <w:t xml:space="preserve"> </w:t>
      </w:r>
    </w:p>
    <w:p w:rsidR="007E4EC5" w:rsidRPr="00987E19" w:rsidRDefault="007E4EC5" w:rsidP="00462316">
      <w:pPr>
        <w:spacing w:before="0" w:line="288" w:lineRule="auto"/>
        <w:ind w:firstLine="360"/>
        <w:jc w:val="both"/>
      </w:pPr>
      <w:r w:rsidRPr="00987E19">
        <w:t xml:space="preserve">- письменные задания выполняются на компьютере со специализированным программным обеспечением, или могут быть заменены устным ответом; </w:t>
      </w:r>
    </w:p>
    <w:p w:rsidR="007E4EC5" w:rsidRPr="00987E19" w:rsidRDefault="007E4EC5" w:rsidP="00462316">
      <w:pPr>
        <w:spacing w:before="0" w:line="288" w:lineRule="auto"/>
        <w:ind w:firstLine="360"/>
        <w:jc w:val="both"/>
      </w:pPr>
      <w:r w:rsidRPr="00987E19">
        <w:t xml:space="preserve">- обеспечивается индивидуальное равномерное освещение не менее 300 люкс; </w:t>
      </w:r>
    </w:p>
    <w:p w:rsidR="007E4EC5" w:rsidRPr="00987E19" w:rsidRDefault="007E4EC5" w:rsidP="00462316">
      <w:pPr>
        <w:spacing w:before="0" w:line="288" w:lineRule="auto"/>
        <w:ind w:firstLine="360"/>
        <w:jc w:val="both"/>
      </w:pPr>
      <w:r w:rsidRPr="00987E19">
        <w:t xml:space="preserve">- для выполнения задания при необходимости предоставляется увеличивающее устройство; возможно также использование собственных увеличивающих устройств; </w:t>
      </w:r>
    </w:p>
    <w:p w:rsidR="007E4EC5" w:rsidRPr="00987E19" w:rsidRDefault="007E4EC5" w:rsidP="00462316">
      <w:pPr>
        <w:spacing w:before="0" w:line="288" w:lineRule="auto"/>
        <w:ind w:firstLine="360"/>
        <w:jc w:val="both"/>
      </w:pPr>
      <w:r w:rsidRPr="00987E19">
        <w:t xml:space="preserve">- письменные задания оформляются увеличенным шрифтом; </w:t>
      </w:r>
    </w:p>
    <w:p w:rsidR="007E4EC5" w:rsidRPr="00987E19" w:rsidRDefault="007E4EC5" w:rsidP="00462316">
      <w:pPr>
        <w:spacing w:before="0" w:line="288" w:lineRule="auto"/>
        <w:ind w:firstLine="360"/>
        <w:jc w:val="both"/>
      </w:pPr>
      <w:r w:rsidRPr="00987E19">
        <w:t xml:space="preserve">- экзамен и зачёт проводятся в устной форме или выполняются в письменной форме на компьютере. </w:t>
      </w:r>
    </w:p>
    <w:p w:rsidR="007E4EC5" w:rsidRPr="00987E19" w:rsidRDefault="007E4EC5" w:rsidP="00462316">
      <w:pPr>
        <w:numPr>
          <w:ilvl w:val="0"/>
          <w:numId w:val="15"/>
        </w:numPr>
        <w:spacing w:before="0" w:line="288" w:lineRule="auto"/>
        <w:jc w:val="both"/>
      </w:pPr>
      <w:r w:rsidRPr="00987E19">
        <w:t xml:space="preserve">для глухих и слабослышащих: </w:t>
      </w:r>
    </w:p>
    <w:p w:rsidR="007E4EC5" w:rsidRPr="00987E19" w:rsidRDefault="007E4EC5" w:rsidP="00462316">
      <w:pPr>
        <w:spacing w:before="0" w:line="288" w:lineRule="auto"/>
        <w:ind w:firstLine="360"/>
        <w:jc w:val="both"/>
      </w:pPr>
      <w:r w:rsidRPr="00987E19">
        <w:t xml:space="preserve">- лекции оформляются в виде электронного документа, либо предоставляется звукоусиливающая аппаратура индивидуального пользования; </w:t>
      </w:r>
    </w:p>
    <w:p w:rsidR="007E4EC5" w:rsidRPr="00987E19" w:rsidRDefault="007E4EC5" w:rsidP="00462316">
      <w:pPr>
        <w:spacing w:before="0" w:line="288" w:lineRule="auto"/>
        <w:ind w:firstLine="360"/>
        <w:jc w:val="both"/>
      </w:pPr>
      <w:r w:rsidRPr="00987E19">
        <w:t>- письменные задания выполняются на компьютере в письменной форме;</w:t>
      </w:r>
    </w:p>
    <w:p w:rsidR="007E4EC5" w:rsidRPr="00987E19" w:rsidRDefault="007E4EC5" w:rsidP="00462316">
      <w:pPr>
        <w:spacing w:before="0" w:line="288" w:lineRule="auto"/>
        <w:ind w:firstLine="360"/>
        <w:jc w:val="both"/>
      </w:pPr>
      <w:r w:rsidRPr="00987E19">
        <w:t xml:space="preserve">- экзамен и зачёт проводятся в письменной форме на компьютере; возможно проведение в форме тестирования. </w:t>
      </w:r>
    </w:p>
    <w:p w:rsidR="007E4EC5" w:rsidRPr="00987E19" w:rsidRDefault="007E4EC5" w:rsidP="00462316">
      <w:pPr>
        <w:numPr>
          <w:ilvl w:val="0"/>
          <w:numId w:val="15"/>
        </w:numPr>
        <w:spacing w:before="0" w:line="288" w:lineRule="auto"/>
        <w:jc w:val="both"/>
      </w:pPr>
      <w:r w:rsidRPr="00987E19">
        <w:t>для лиц с нарушениями опорно-двигательного аппарата:</w:t>
      </w:r>
    </w:p>
    <w:p w:rsidR="007E4EC5" w:rsidRPr="00987E19" w:rsidRDefault="007E4EC5" w:rsidP="00462316">
      <w:pPr>
        <w:spacing w:before="0" w:line="288" w:lineRule="auto"/>
        <w:ind w:firstLine="360"/>
        <w:jc w:val="both"/>
      </w:pPr>
      <w:r w:rsidRPr="00987E19">
        <w:t xml:space="preserve">- лекции оформляются в виде электронного документа, доступного с помощью компьютера со специализированным программным обеспечением; </w:t>
      </w:r>
    </w:p>
    <w:p w:rsidR="007E4EC5" w:rsidRPr="00987E19" w:rsidRDefault="007E4EC5" w:rsidP="00462316">
      <w:pPr>
        <w:spacing w:before="0" w:line="288" w:lineRule="auto"/>
        <w:ind w:firstLine="360"/>
        <w:jc w:val="both"/>
      </w:pPr>
      <w:r w:rsidRPr="00987E19">
        <w:t xml:space="preserve">- письменные задания выполняются на компьютере со специализированным программным обеспечением; </w:t>
      </w:r>
    </w:p>
    <w:p w:rsidR="007E4EC5" w:rsidRPr="00987E19" w:rsidRDefault="007E4EC5" w:rsidP="00462316">
      <w:pPr>
        <w:spacing w:before="0" w:line="288" w:lineRule="auto"/>
        <w:ind w:firstLine="360"/>
        <w:jc w:val="both"/>
      </w:pPr>
      <w:r w:rsidRPr="00987E19">
        <w:t xml:space="preserve">- экзамен и зачёт проводятся в устной форме или выполняются в письменной форме на компьютере. </w:t>
      </w:r>
    </w:p>
    <w:p w:rsidR="007E4EC5" w:rsidRPr="00987E19" w:rsidRDefault="007E4EC5" w:rsidP="00462316">
      <w:pPr>
        <w:widowControl w:val="0"/>
        <w:suppressAutoHyphens/>
        <w:overflowPunct w:val="0"/>
        <w:autoSpaceDE w:val="0"/>
        <w:autoSpaceDN w:val="0"/>
        <w:spacing w:before="0" w:line="288" w:lineRule="auto"/>
        <w:ind w:firstLine="708"/>
        <w:jc w:val="both"/>
        <w:textAlignment w:val="baseline"/>
        <w:rPr>
          <w:kern w:val="3"/>
        </w:rPr>
      </w:pPr>
      <w:bookmarkStart w:id="0" w:name="_Hlk494373629"/>
      <w:r w:rsidRPr="00987E19">
        <w:rPr>
          <w:kern w:val="3"/>
        </w:rPr>
        <w:t xml:space="preserve">При необходимости предусматривается увеличение времени для подготовки ответа. </w:t>
      </w:r>
    </w:p>
    <w:p w:rsidR="007E4EC5" w:rsidRDefault="007E4EC5" w:rsidP="00462316">
      <w:pPr>
        <w:widowControl w:val="0"/>
        <w:suppressAutoHyphens/>
        <w:overflowPunct w:val="0"/>
        <w:autoSpaceDE w:val="0"/>
        <w:autoSpaceDN w:val="0"/>
        <w:spacing w:before="0" w:line="288" w:lineRule="auto"/>
        <w:ind w:firstLine="708"/>
        <w:jc w:val="both"/>
        <w:textAlignment w:val="baseline"/>
        <w:rPr>
          <w:kern w:val="3"/>
        </w:rPr>
      </w:pPr>
    </w:p>
    <w:p w:rsidR="007E4EC5" w:rsidRPr="00987E19" w:rsidRDefault="007E4EC5" w:rsidP="00462316">
      <w:pPr>
        <w:widowControl w:val="0"/>
        <w:suppressAutoHyphens/>
        <w:overflowPunct w:val="0"/>
        <w:autoSpaceDE w:val="0"/>
        <w:autoSpaceDN w:val="0"/>
        <w:spacing w:before="0" w:line="288" w:lineRule="auto"/>
        <w:ind w:firstLine="708"/>
        <w:jc w:val="both"/>
        <w:textAlignment w:val="baseline"/>
        <w:rPr>
          <w:kern w:val="3"/>
        </w:rPr>
      </w:pPr>
      <w:r w:rsidRPr="00987E19">
        <w:rPr>
          <w:kern w:val="3"/>
        </w:rPr>
        <w:t>Процедура проведения промежуточной аттестации для обучающихся устанавливается с учётом их индивидуальных психофизических особенностей. Промежуточная аттестация может проводиться в несколько этапов.</w:t>
      </w:r>
      <w:bookmarkEnd w:id="0"/>
    </w:p>
    <w:p w:rsidR="007E4EC5" w:rsidRPr="00987E19" w:rsidRDefault="007E4EC5" w:rsidP="00462316">
      <w:pPr>
        <w:widowControl w:val="0"/>
        <w:suppressAutoHyphens/>
        <w:overflowPunct w:val="0"/>
        <w:autoSpaceDE w:val="0"/>
        <w:autoSpaceDN w:val="0"/>
        <w:spacing w:before="0" w:line="288" w:lineRule="auto"/>
        <w:ind w:firstLine="708"/>
        <w:jc w:val="both"/>
        <w:textAlignment w:val="baseline"/>
        <w:rPr>
          <w:kern w:val="3"/>
        </w:rPr>
      </w:pPr>
      <w:bookmarkStart w:id="1" w:name="_Hlk494293534"/>
      <w:r w:rsidRPr="00987E19">
        <w:rPr>
          <w:kern w:val="3"/>
        </w:rPr>
        <w:t>При проведении процедуры оценивания результатов обучения предусматривается использование технических средств, необходимых в связи с индивидуальными особенностями обучающихся. Эти средства могут быть предоставлены университетом</w:t>
      </w:r>
      <w:r w:rsidRPr="00987E19">
        <w:rPr>
          <w:color w:val="339966"/>
          <w:kern w:val="3"/>
        </w:rPr>
        <w:t>,</w:t>
      </w:r>
      <w:r w:rsidRPr="00987E19">
        <w:rPr>
          <w:kern w:val="3"/>
        </w:rPr>
        <w:t xml:space="preserve"> или могут использоваться собственные технические средства.</w:t>
      </w:r>
    </w:p>
    <w:p w:rsidR="007E4EC5" w:rsidRPr="00987E19" w:rsidRDefault="007E4EC5" w:rsidP="00462316">
      <w:pPr>
        <w:widowControl w:val="0"/>
        <w:suppressAutoHyphens/>
        <w:overflowPunct w:val="0"/>
        <w:autoSpaceDE w:val="0"/>
        <w:autoSpaceDN w:val="0"/>
        <w:spacing w:before="0" w:line="288" w:lineRule="auto"/>
        <w:ind w:firstLine="567"/>
        <w:jc w:val="both"/>
        <w:textAlignment w:val="baseline"/>
        <w:rPr>
          <w:kern w:val="3"/>
        </w:rPr>
      </w:pPr>
      <w:bookmarkStart w:id="2" w:name="_Hlk494293741"/>
      <w:bookmarkEnd w:id="1"/>
      <w:r w:rsidRPr="00987E19">
        <w:rPr>
          <w:kern w:val="3"/>
        </w:rPr>
        <w:t>Проведение процедуры оценивания результатов обучения допускается с использованием дистанционных образовательных технологий.</w:t>
      </w:r>
      <w:r w:rsidRPr="00987E19">
        <w:rPr>
          <w:b/>
          <w:bCs/>
          <w:kern w:val="3"/>
        </w:rPr>
        <w:t> </w:t>
      </w:r>
    </w:p>
    <w:bookmarkEnd w:id="2"/>
    <w:p w:rsidR="007E4EC5" w:rsidRDefault="007E4EC5" w:rsidP="00462316">
      <w:pPr>
        <w:spacing w:before="0" w:line="288" w:lineRule="auto"/>
        <w:ind w:firstLine="567"/>
        <w:jc w:val="both"/>
      </w:pPr>
    </w:p>
    <w:p w:rsidR="007E4EC5" w:rsidRPr="00987E19" w:rsidRDefault="007E4EC5" w:rsidP="00462316">
      <w:pPr>
        <w:spacing w:before="0" w:line="288" w:lineRule="auto"/>
        <w:ind w:firstLine="567"/>
        <w:jc w:val="both"/>
      </w:pPr>
      <w:r w:rsidRPr="00987E19">
        <w:t>Обеспечивается доступ к информационным и библиографическим ресурсам в сети Интернет для каждого обучающегося в формах, адаптированных к ограничениям их здоровья и восприятия информации:</w:t>
      </w:r>
    </w:p>
    <w:p w:rsidR="007E4EC5" w:rsidRPr="00987E19" w:rsidRDefault="007E4EC5" w:rsidP="00462316">
      <w:pPr>
        <w:numPr>
          <w:ilvl w:val="0"/>
          <w:numId w:val="16"/>
        </w:numPr>
        <w:spacing w:before="0" w:line="288" w:lineRule="auto"/>
        <w:jc w:val="both"/>
      </w:pPr>
      <w:r w:rsidRPr="00987E19">
        <w:t>для слепых и слабовидящих:</w:t>
      </w:r>
    </w:p>
    <w:p w:rsidR="007E4EC5" w:rsidRPr="00987E19" w:rsidRDefault="007E4EC5" w:rsidP="00462316">
      <w:pPr>
        <w:spacing w:before="0" w:line="288" w:lineRule="auto"/>
        <w:ind w:firstLine="360"/>
        <w:jc w:val="both"/>
      </w:pPr>
      <w:r w:rsidRPr="00987E19">
        <w:t>- в печатной форме увеличенным шрифтом;</w:t>
      </w:r>
    </w:p>
    <w:p w:rsidR="007E4EC5" w:rsidRPr="00987E19" w:rsidRDefault="007E4EC5" w:rsidP="00462316">
      <w:pPr>
        <w:spacing w:before="0" w:line="288" w:lineRule="auto"/>
        <w:ind w:firstLine="360"/>
        <w:jc w:val="both"/>
      </w:pPr>
      <w:r w:rsidRPr="00987E19">
        <w:t>- в форме электронного документа;</w:t>
      </w:r>
    </w:p>
    <w:p w:rsidR="007E4EC5" w:rsidRPr="00987E19" w:rsidRDefault="007E4EC5" w:rsidP="00462316">
      <w:pPr>
        <w:spacing w:before="0" w:line="288" w:lineRule="auto"/>
        <w:ind w:firstLine="360"/>
        <w:jc w:val="both"/>
      </w:pPr>
      <w:r w:rsidRPr="00987E19">
        <w:t>- в форме аудиофайла.</w:t>
      </w:r>
    </w:p>
    <w:p w:rsidR="007E4EC5" w:rsidRPr="00987E19" w:rsidRDefault="007E4EC5" w:rsidP="00462316">
      <w:pPr>
        <w:numPr>
          <w:ilvl w:val="0"/>
          <w:numId w:val="16"/>
        </w:numPr>
        <w:spacing w:before="0" w:line="288" w:lineRule="auto"/>
        <w:jc w:val="both"/>
      </w:pPr>
      <w:r w:rsidRPr="00987E19">
        <w:t>для  глухих и слабослышащих:</w:t>
      </w:r>
    </w:p>
    <w:p w:rsidR="007E4EC5" w:rsidRPr="00987E19" w:rsidRDefault="007E4EC5" w:rsidP="00462316">
      <w:pPr>
        <w:spacing w:before="0" w:line="288" w:lineRule="auto"/>
        <w:ind w:firstLine="360"/>
        <w:jc w:val="both"/>
      </w:pPr>
      <w:r w:rsidRPr="00987E19">
        <w:t>- в печатной форме;</w:t>
      </w:r>
    </w:p>
    <w:p w:rsidR="007E4EC5" w:rsidRPr="00987E19" w:rsidRDefault="007E4EC5" w:rsidP="00462316">
      <w:pPr>
        <w:spacing w:before="0" w:line="288" w:lineRule="auto"/>
        <w:ind w:firstLine="360"/>
        <w:jc w:val="both"/>
      </w:pPr>
      <w:r w:rsidRPr="00987E19">
        <w:t>- в форме электронного документа.</w:t>
      </w:r>
    </w:p>
    <w:p w:rsidR="007E4EC5" w:rsidRPr="00987E19" w:rsidRDefault="007E4EC5" w:rsidP="00462316">
      <w:pPr>
        <w:numPr>
          <w:ilvl w:val="0"/>
          <w:numId w:val="16"/>
        </w:numPr>
        <w:spacing w:before="0" w:line="288" w:lineRule="auto"/>
        <w:jc w:val="both"/>
      </w:pPr>
      <w:r w:rsidRPr="00987E19">
        <w:t>для обучающихся с нарушениями опорно-двигательного аппарата:</w:t>
      </w:r>
    </w:p>
    <w:p w:rsidR="007E4EC5" w:rsidRPr="00987E19" w:rsidRDefault="007E4EC5" w:rsidP="00462316">
      <w:pPr>
        <w:spacing w:before="0" w:line="288" w:lineRule="auto"/>
        <w:ind w:firstLine="360"/>
        <w:jc w:val="both"/>
      </w:pPr>
      <w:r w:rsidRPr="00987E19">
        <w:t>- в печатной форме;</w:t>
      </w:r>
    </w:p>
    <w:p w:rsidR="007E4EC5" w:rsidRPr="00987E19" w:rsidRDefault="007E4EC5" w:rsidP="00462316">
      <w:pPr>
        <w:spacing w:before="0" w:line="288" w:lineRule="auto"/>
        <w:ind w:firstLine="360"/>
        <w:jc w:val="both"/>
      </w:pPr>
      <w:r w:rsidRPr="00987E19">
        <w:t>- в форме электронного документа;</w:t>
      </w:r>
    </w:p>
    <w:p w:rsidR="007E4EC5" w:rsidRPr="00987E19" w:rsidRDefault="007E4EC5" w:rsidP="00462316">
      <w:pPr>
        <w:spacing w:before="0" w:line="288" w:lineRule="auto"/>
        <w:ind w:firstLine="360"/>
        <w:jc w:val="both"/>
      </w:pPr>
      <w:r w:rsidRPr="00987E19">
        <w:t>- в форме аудиофайла.</w:t>
      </w:r>
    </w:p>
    <w:p w:rsidR="007E4EC5" w:rsidRDefault="007E4EC5" w:rsidP="00462316">
      <w:pPr>
        <w:tabs>
          <w:tab w:val="left" w:pos="567"/>
          <w:tab w:val="left" w:pos="2436"/>
        </w:tabs>
        <w:spacing w:before="0" w:line="288" w:lineRule="auto"/>
        <w:jc w:val="both"/>
      </w:pPr>
      <w:bookmarkStart w:id="3" w:name="_Hlk494364376"/>
      <w:r w:rsidRPr="00987E19">
        <w:tab/>
      </w:r>
    </w:p>
    <w:p w:rsidR="007E4EC5" w:rsidRPr="00987E19" w:rsidRDefault="007E4EC5" w:rsidP="00462316">
      <w:pPr>
        <w:tabs>
          <w:tab w:val="left" w:pos="567"/>
          <w:tab w:val="left" w:pos="2436"/>
        </w:tabs>
        <w:spacing w:before="0" w:line="288" w:lineRule="auto"/>
        <w:ind w:firstLine="567"/>
        <w:jc w:val="both"/>
      </w:pPr>
      <w:r w:rsidRPr="00987E19">
        <w:t>Учебные аудитории для всех видов контактной и самостоятельной работы, научная библиотека и иные помещения для обучения оснащены специальным оборудованием и учебными местами с техническими средствами обучения</w:t>
      </w:r>
      <w:r>
        <w:t>.</w:t>
      </w:r>
      <w:r w:rsidRPr="00987E19">
        <w:t xml:space="preserve"> </w:t>
      </w:r>
    </w:p>
    <w:bookmarkEnd w:id="3"/>
    <w:p w:rsidR="007E4EC5" w:rsidRPr="003E387D" w:rsidRDefault="007E4EC5" w:rsidP="00DD0BC4">
      <w:pPr>
        <w:spacing w:before="0"/>
        <w:ind w:firstLine="709"/>
        <w:jc w:val="both"/>
      </w:pPr>
    </w:p>
    <w:p w:rsidR="007E4EC5" w:rsidRPr="003E387D" w:rsidRDefault="007E4EC5" w:rsidP="00DD0BC4">
      <w:pPr>
        <w:autoSpaceDE w:val="0"/>
        <w:autoSpaceDN w:val="0"/>
        <w:adjustRightInd w:val="0"/>
        <w:spacing w:before="0"/>
        <w:ind w:firstLine="539"/>
        <w:rPr>
          <w:b/>
          <w:bCs/>
        </w:rPr>
      </w:pPr>
      <w:r>
        <w:rPr>
          <w:b/>
          <w:bCs/>
        </w:rPr>
        <w:t>9</w:t>
      </w:r>
      <w:r w:rsidRPr="003E387D">
        <w:rPr>
          <w:b/>
          <w:bCs/>
        </w:rPr>
        <w:t>. Материально-техническое обеспечение дисциплины (модуля).</w:t>
      </w:r>
    </w:p>
    <w:p w:rsidR="007E4EC5" w:rsidRPr="003E387D" w:rsidRDefault="007E4EC5" w:rsidP="00DD0BC4">
      <w:pPr>
        <w:pStyle w:val="NormalWeb"/>
        <w:spacing w:before="0" w:beforeAutospacing="0" w:after="0" w:afterAutospacing="0"/>
        <w:ind w:firstLine="709"/>
        <w:jc w:val="both"/>
        <w:rPr>
          <w:lang w:val="ru-RU"/>
        </w:rPr>
      </w:pPr>
      <w:bookmarkStart w:id="4" w:name="_Toc119910736"/>
      <w:r w:rsidRPr="003E387D">
        <w:rPr>
          <w:lang w:val="ru-RU"/>
        </w:rPr>
        <w:t>Специализированные аудитории с возможностью подключения ноутбука, проектора и демонстрационного экрана, компьютерные классы с доступом к Интернету, библиотека АГУ. Помещения для хранения и профилактики оборудования имеются.</w:t>
      </w:r>
    </w:p>
    <w:p w:rsidR="007E4EC5" w:rsidRPr="003E387D" w:rsidRDefault="007E4EC5" w:rsidP="00DD0BC4">
      <w:pPr>
        <w:pStyle w:val="Heading1"/>
        <w:pageBreakBefore/>
        <w:numPr>
          <w:ilvl w:val="0"/>
          <w:numId w:val="0"/>
        </w:numPr>
        <w:spacing w:before="0" w:after="0"/>
        <w:ind w:left="567"/>
      </w:pPr>
      <w:r w:rsidRPr="003E387D">
        <w:t xml:space="preserve"> </w:t>
      </w:r>
      <w:r>
        <w:t>9</w:t>
      </w:r>
      <w:r w:rsidRPr="003E387D">
        <w:t>. Лист регистрации изменений</w:t>
      </w:r>
      <w:bookmarkEnd w:id="4"/>
    </w:p>
    <w:p w:rsidR="007E4EC5" w:rsidRPr="003E387D" w:rsidRDefault="007E4EC5" w:rsidP="00DD0BC4">
      <w:pPr>
        <w:spacing w:before="0"/>
        <w:jc w:val="center"/>
        <w:rPr>
          <w:b/>
          <w:bCs/>
          <w:u w:val="single"/>
        </w:rPr>
      </w:pPr>
    </w:p>
    <w:tbl>
      <w:tblPr>
        <w:tblW w:w="9880" w:type="dxa"/>
        <w:tblInd w:w="-5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/>
      </w:tblPr>
      <w:tblGrid>
        <w:gridCol w:w="1044"/>
        <w:gridCol w:w="897"/>
        <w:gridCol w:w="898"/>
        <w:gridCol w:w="1040"/>
        <w:gridCol w:w="1275"/>
        <w:gridCol w:w="1134"/>
        <w:gridCol w:w="1452"/>
        <w:gridCol w:w="1080"/>
        <w:gridCol w:w="1060"/>
      </w:tblGrid>
      <w:tr w:rsidR="007E4EC5" w:rsidRPr="003E387D">
        <w:trPr>
          <w:cantSplit/>
          <w:trHeight w:val="420"/>
        </w:trPr>
        <w:tc>
          <w:tcPr>
            <w:tcW w:w="1044" w:type="dxa"/>
            <w:vMerge w:val="restart"/>
          </w:tcPr>
          <w:p w:rsidR="007E4EC5" w:rsidRPr="003E387D" w:rsidRDefault="007E4EC5" w:rsidP="00DD0BC4">
            <w:pPr>
              <w:spacing w:before="0"/>
              <w:jc w:val="center"/>
            </w:pPr>
            <w:r w:rsidRPr="003E387D">
              <w:rPr>
                <w:sz w:val="22"/>
                <w:szCs w:val="22"/>
              </w:rPr>
              <w:t>Номер</w:t>
            </w:r>
          </w:p>
          <w:p w:rsidR="007E4EC5" w:rsidRPr="003E387D" w:rsidRDefault="007E4EC5" w:rsidP="00DD0BC4">
            <w:pPr>
              <w:spacing w:before="0"/>
              <w:jc w:val="center"/>
            </w:pPr>
            <w:r w:rsidRPr="003E387D">
              <w:rPr>
                <w:sz w:val="22"/>
                <w:szCs w:val="22"/>
              </w:rPr>
              <w:t>изменения</w:t>
            </w:r>
          </w:p>
        </w:tc>
        <w:tc>
          <w:tcPr>
            <w:tcW w:w="2835" w:type="dxa"/>
            <w:gridSpan w:val="3"/>
          </w:tcPr>
          <w:p w:rsidR="007E4EC5" w:rsidRPr="003E387D" w:rsidRDefault="007E4EC5" w:rsidP="00DD0BC4">
            <w:pPr>
              <w:spacing w:before="0"/>
              <w:jc w:val="center"/>
            </w:pPr>
            <w:r w:rsidRPr="003E387D">
              <w:rPr>
                <w:sz w:val="22"/>
                <w:szCs w:val="22"/>
              </w:rPr>
              <w:t>Номера листов</w:t>
            </w:r>
          </w:p>
        </w:tc>
        <w:tc>
          <w:tcPr>
            <w:tcW w:w="1275" w:type="dxa"/>
            <w:vMerge w:val="restart"/>
          </w:tcPr>
          <w:p w:rsidR="007E4EC5" w:rsidRPr="003E387D" w:rsidRDefault="007E4EC5" w:rsidP="00DD0BC4">
            <w:pPr>
              <w:spacing w:before="0"/>
              <w:jc w:val="center"/>
            </w:pPr>
            <w:r w:rsidRPr="003E387D">
              <w:rPr>
                <w:sz w:val="22"/>
                <w:szCs w:val="22"/>
              </w:rPr>
              <w:t>Основание для внесения изменения</w:t>
            </w:r>
          </w:p>
        </w:tc>
        <w:tc>
          <w:tcPr>
            <w:tcW w:w="1134" w:type="dxa"/>
            <w:vMerge w:val="restart"/>
          </w:tcPr>
          <w:p w:rsidR="007E4EC5" w:rsidRPr="003E387D" w:rsidRDefault="007E4EC5" w:rsidP="00DD0BC4">
            <w:pPr>
              <w:spacing w:before="0"/>
              <w:jc w:val="center"/>
            </w:pPr>
          </w:p>
          <w:p w:rsidR="007E4EC5" w:rsidRPr="003E387D" w:rsidRDefault="007E4EC5" w:rsidP="00DD0BC4">
            <w:pPr>
              <w:spacing w:before="0"/>
              <w:jc w:val="center"/>
            </w:pPr>
            <w:r w:rsidRPr="003E387D">
              <w:rPr>
                <w:sz w:val="22"/>
                <w:szCs w:val="22"/>
              </w:rPr>
              <w:t>Подпись</w:t>
            </w:r>
          </w:p>
        </w:tc>
        <w:tc>
          <w:tcPr>
            <w:tcW w:w="1452" w:type="dxa"/>
            <w:vMerge w:val="restart"/>
          </w:tcPr>
          <w:p w:rsidR="007E4EC5" w:rsidRPr="003E387D" w:rsidRDefault="007E4EC5" w:rsidP="00DD0BC4">
            <w:pPr>
              <w:pStyle w:val="Footer"/>
              <w:spacing w:before="0"/>
              <w:jc w:val="center"/>
            </w:pPr>
          </w:p>
          <w:p w:rsidR="007E4EC5" w:rsidRPr="003E387D" w:rsidRDefault="007E4EC5" w:rsidP="00DD0BC4">
            <w:pPr>
              <w:pStyle w:val="Footer"/>
              <w:spacing w:before="0"/>
              <w:jc w:val="center"/>
            </w:pPr>
            <w:r w:rsidRPr="003E387D">
              <w:rPr>
                <w:sz w:val="22"/>
                <w:szCs w:val="22"/>
              </w:rPr>
              <w:t>Расшифровка подписи</w:t>
            </w:r>
          </w:p>
        </w:tc>
        <w:tc>
          <w:tcPr>
            <w:tcW w:w="1080" w:type="dxa"/>
            <w:vMerge w:val="restart"/>
          </w:tcPr>
          <w:p w:rsidR="007E4EC5" w:rsidRPr="003E387D" w:rsidRDefault="007E4EC5" w:rsidP="00DD0BC4">
            <w:pPr>
              <w:spacing w:before="0"/>
              <w:jc w:val="center"/>
            </w:pPr>
          </w:p>
          <w:p w:rsidR="007E4EC5" w:rsidRPr="003E387D" w:rsidRDefault="007E4EC5" w:rsidP="00DD0BC4">
            <w:pPr>
              <w:spacing w:before="0"/>
              <w:jc w:val="center"/>
            </w:pPr>
            <w:r w:rsidRPr="003E387D">
              <w:rPr>
                <w:sz w:val="22"/>
                <w:szCs w:val="22"/>
              </w:rPr>
              <w:t>Дата</w:t>
            </w:r>
          </w:p>
        </w:tc>
        <w:tc>
          <w:tcPr>
            <w:tcW w:w="1060" w:type="dxa"/>
            <w:vMerge w:val="restart"/>
          </w:tcPr>
          <w:p w:rsidR="007E4EC5" w:rsidRPr="003E387D" w:rsidRDefault="007E4EC5" w:rsidP="00DD0BC4">
            <w:pPr>
              <w:spacing w:before="0"/>
              <w:jc w:val="center"/>
            </w:pPr>
            <w:r w:rsidRPr="003E387D">
              <w:rPr>
                <w:sz w:val="22"/>
                <w:szCs w:val="22"/>
              </w:rPr>
              <w:t>Дата</w:t>
            </w:r>
          </w:p>
          <w:p w:rsidR="007E4EC5" w:rsidRPr="003E387D" w:rsidRDefault="007E4EC5" w:rsidP="00DD0BC4">
            <w:pPr>
              <w:spacing w:before="0"/>
              <w:jc w:val="center"/>
            </w:pPr>
            <w:r w:rsidRPr="003E387D">
              <w:rPr>
                <w:sz w:val="22"/>
                <w:szCs w:val="22"/>
              </w:rPr>
              <w:t>введения изменения</w:t>
            </w:r>
          </w:p>
        </w:tc>
      </w:tr>
      <w:tr w:rsidR="007E4EC5" w:rsidRPr="003E387D">
        <w:trPr>
          <w:cantSplit/>
          <w:trHeight w:val="420"/>
        </w:trPr>
        <w:tc>
          <w:tcPr>
            <w:tcW w:w="1044" w:type="dxa"/>
            <w:vMerge/>
          </w:tcPr>
          <w:p w:rsidR="007E4EC5" w:rsidRPr="003E387D" w:rsidRDefault="007E4EC5" w:rsidP="00DD0BC4">
            <w:pPr>
              <w:spacing w:before="0"/>
              <w:jc w:val="center"/>
            </w:pPr>
          </w:p>
        </w:tc>
        <w:tc>
          <w:tcPr>
            <w:tcW w:w="897" w:type="dxa"/>
          </w:tcPr>
          <w:p w:rsidR="007E4EC5" w:rsidRPr="003E387D" w:rsidRDefault="007E4EC5" w:rsidP="00DD0BC4">
            <w:pPr>
              <w:spacing w:before="0"/>
              <w:jc w:val="center"/>
            </w:pPr>
            <w:r w:rsidRPr="003E387D">
              <w:t>замененных</w:t>
            </w:r>
          </w:p>
        </w:tc>
        <w:tc>
          <w:tcPr>
            <w:tcW w:w="898" w:type="dxa"/>
          </w:tcPr>
          <w:p w:rsidR="007E4EC5" w:rsidRPr="003E387D" w:rsidRDefault="007E4EC5" w:rsidP="00DD0BC4">
            <w:pPr>
              <w:spacing w:before="0"/>
              <w:jc w:val="center"/>
            </w:pPr>
            <w:r w:rsidRPr="003E387D">
              <w:t>новых</w:t>
            </w:r>
          </w:p>
        </w:tc>
        <w:tc>
          <w:tcPr>
            <w:tcW w:w="1040" w:type="dxa"/>
          </w:tcPr>
          <w:p w:rsidR="007E4EC5" w:rsidRPr="003E387D" w:rsidRDefault="007E4EC5" w:rsidP="00DD0BC4">
            <w:pPr>
              <w:spacing w:before="0"/>
              <w:jc w:val="center"/>
            </w:pPr>
            <w:r w:rsidRPr="003E387D">
              <w:t>аннулированных</w:t>
            </w:r>
          </w:p>
        </w:tc>
        <w:tc>
          <w:tcPr>
            <w:tcW w:w="1275" w:type="dxa"/>
            <w:vMerge/>
          </w:tcPr>
          <w:p w:rsidR="007E4EC5" w:rsidRPr="003E387D" w:rsidRDefault="007E4EC5" w:rsidP="00DD0BC4">
            <w:pPr>
              <w:spacing w:before="0"/>
              <w:jc w:val="center"/>
            </w:pPr>
          </w:p>
        </w:tc>
        <w:tc>
          <w:tcPr>
            <w:tcW w:w="1134" w:type="dxa"/>
            <w:vMerge/>
          </w:tcPr>
          <w:p w:rsidR="007E4EC5" w:rsidRPr="003E387D" w:rsidRDefault="007E4EC5" w:rsidP="00DD0BC4">
            <w:pPr>
              <w:spacing w:before="0"/>
              <w:jc w:val="center"/>
            </w:pPr>
          </w:p>
        </w:tc>
        <w:tc>
          <w:tcPr>
            <w:tcW w:w="1452" w:type="dxa"/>
            <w:vMerge/>
          </w:tcPr>
          <w:p w:rsidR="007E4EC5" w:rsidRPr="003E387D" w:rsidRDefault="007E4EC5" w:rsidP="00DD0BC4">
            <w:pPr>
              <w:spacing w:before="0"/>
              <w:jc w:val="center"/>
            </w:pPr>
          </w:p>
        </w:tc>
        <w:tc>
          <w:tcPr>
            <w:tcW w:w="1080" w:type="dxa"/>
            <w:vMerge/>
          </w:tcPr>
          <w:p w:rsidR="007E4EC5" w:rsidRPr="003E387D" w:rsidRDefault="007E4EC5" w:rsidP="00DD0BC4">
            <w:pPr>
              <w:spacing w:before="0"/>
              <w:jc w:val="center"/>
            </w:pPr>
          </w:p>
        </w:tc>
        <w:tc>
          <w:tcPr>
            <w:tcW w:w="1060" w:type="dxa"/>
            <w:vMerge/>
          </w:tcPr>
          <w:p w:rsidR="007E4EC5" w:rsidRPr="003E387D" w:rsidRDefault="007E4EC5" w:rsidP="00DD0BC4">
            <w:pPr>
              <w:spacing w:before="0"/>
              <w:jc w:val="center"/>
            </w:pPr>
          </w:p>
        </w:tc>
      </w:tr>
      <w:tr w:rsidR="007E4EC5" w:rsidRPr="003E387D">
        <w:trPr>
          <w:cantSplit/>
        </w:trPr>
        <w:tc>
          <w:tcPr>
            <w:tcW w:w="1044" w:type="dxa"/>
            <w:vAlign w:val="center"/>
          </w:tcPr>
          <w:p w:rsidR="007E4EC5" w:rsidRPr="003E387D" w:rsidRDefault="007E4EC5" w:rsidP="00DD0BC4">
            <w:pPr>
              <w:spacing w:before="0"/>
              <w:jc w:val="center"/>
            </w:pPr>
          </w:p>
          <w:p w:rsidR="007E4EC5" w:rsidRPr="003E387D" w:rsidRDefault="007E4EC5" w:rsidP="00DD0BC4">
            <w:pPr>
              <w:spacing w:before="0"/>
              <w:jc w:val="center"/>
            </w:pPr>
          </w:p>
          <w:p w:rsidR="007E4EC5" w:rsidRPr="003E387D" w:rsidRDefault="007E4EC5" w:rsidP="00DD0BC4">
            <w:pPr>
              <w:spacing w:before="0"/>
              <w:jc w:val="center"/>
            </w:pPr>
          </w:p>
        </w:tc>
        <w:tc>
          <w:tcPr>
            <w:tcW w:w="897" w:type="dxa"/>
            <w:vAlign w:val="center"/>
          </w:tcPr>
          <w:p w:rsidR="007E4EC5" w:rsidRPr="003E387D" w:rsidRDefault="007E4EC5" w:rsidP="00DD0BC4">
            <w:pPr>
              <w:spacing w:before="0"/>
              <w:jc w:val="center"/>
            </w:pPr>
          </w:p>
        </w:tc>
        <w:tc>
          <w:tcPr>
            <w:tcW w:w="898" w:type="dxa"/>
            <w:vAlign w:val="center"/>
          </w:tcPr>
          <w:p w:rsidR="007E4EC5" w:rsidRPr="003E387D" w:rsidRDefault="007E4EC5" w:rsidP="00DD0BC4">
            <w:pPr>
              <w:spacing w:before="0"/>
              <w:jc w:val="center"/>
            </w:pPr>
          </w:p>
        </w:tc>
        <w:tc>
          <w:tcPr>
            <w:tcW w:w="1040" w:type="dxa"/>
            <w:vAlign w:val="center"/>
          </w:tcPr>
          <w:p w:rsidR="007E4EC5" w:rsidRPr="003E387D" w:rsidRDefault="007E4EC5" w:rsidP="00DD0BC4">
            <w:pPr>
              <w:spacing w:before="0"/>
              <w:jc w:val="center"/>
            </w:pPr>
          </w:p>
        </w:tc>
        <w:tc>
          <w:tcPr>
            <w:tcW w:w="1275" w:type="dxa"/>
            <w:vAlign w:val="center"/>
          </w:tcPr>
          <w:p w:rsidR="007E4EC5" w:rsidRPr="003E387D" w:rsidRDefault="007E4EC5" w:rsidP="00DD0BC4">
            <w:pPr>
              <w:spacing w:before="0"/>
              <w:jc w:val="center"/>
            </w:pPr>
          </w:p>
        </w:tc>
        <w:tc>
          <w:tcPr>
            <w:tcW w:w="1134" w:type="dxa"/>
            <w:vAlign w:val="center"/>
          </w:tcPr>
          <w:p w:rsidR="007E4EC5" w:rsidRPr="003E387D" w:rsidRDefault="007E4EC5" w:rsidP="00DD0BC4">
            <w:pPr>
              <w:spacing w:before="0"/>
              <w:jc w:val="center"/>
            </w:pPr>
          </w:p>
        </w:tc>
        <w:tc>
          <w:tcPr>
            <w:tcW w:w="1452" w:type="dxa"/>
            <w:vAlign w:val="center"/>
          </w:tcPr>
          <w:p w:rsidR="007E4EC5" w:rsidRPr="003E387D" w:rsidRDefault="007E4EC5" w:rsidP="00DD0BC4">
            <w:pPr>
              <w:spacing w:before="0"/>
              <w:jc w:val="center"/>
            </w:pPr>
          </w:p>
        </w:tc>
        <w:tc>
          <w:tcPr>
            <w:tcW w:w="1080" w:type="dxa"/>
            <w:vAlign w:val="center"/>
          </w:tcPr>
          <w:p w:rsidR="007E4EC5" w:rsidRPr="003E387D" w:rsidRDefault="007E4EC5" w:rsidP="00DD0BC4">
            <w:pPr>
              <w:spacing w:before="0"/>
              <w:jc w:val="center"/>
            </w:pPr>
          </w:p>
        </w:tc>
        <w:tc>
          <w:tcPr>
            <w:tcW w:w="1060" w:type="dxa"/>
            <w:vAlign w:val="center"/>
          </w:tcPr>
          <w:p w:rsidR="007E4EC5" w:rsidRPr="003E387D" w:rsidRDefault="007E4EC5" w:rsidP="00DD0BC4">
            <w:pPr>
              <w:spacing w:before="0"/>
              <w:jc w:val="center"/>
            </w:pPr>
          </w:p>
        </w:tc>
      </w:tr>
      <w:tr w:rsidR="007E4EC5" w:rsidRPr="003E387D">
        <w:trPr>
          <w:cantSplit/>
        </w:trPr>
        <w:tc>
          <w:tcPr>
            <w:tcW w:w="1044" w:type="dxa"/>
            <w:vAlign w:val="center"/>
          </w:tcPr>
          <w:p w:rsidR="007E4EC5" w:rsidRPr="003E387D" w:rsidRDefault="007E4EC5" w:rsidP="00DD0BC4">
            <w:pPr>
              <w:spacing w:before="0"/>
              <w:jc w:val="center"/>
            </w:pPr>
          </w:p>
          <w:p w:rsidR="007E4EC5" w:rsidRPr="003E387D" w:rsidRDefault="007E4EC5" w:rsidP="00DD0BC4">
            <w:pPr>
              <w:spacing w:before="0"/>
              <w:jc w:val="center"/>
            </w:pPr>
          </w:p>
          <w:p w:rsidR="007E4EC5" w:rsidRPr="003E387D" w:rsidRDefault="007E4EC5" w:rsidP="00DD0BC4">
            <w:pPr>
              <w:spacing w:before="0"/>
              <w:jc w:val="center"/>
            </w:pPr>
          </w:p>
        </w:tc>
        <w:tc>
          <w:tcPr>
            <w:tcW w:w="897" w:type="dxa"/>
            <w:vAlign w:val="center"/>
          </w:tcPr>
          <w:p w:rsidR="007E4EC5" w:rsidRPr="003E387D" w:rsidRDefault="007E4EC5" w:rsidP="00DD0BC4">
            <w:pPr>
              <w:spacing w:before="0"/>
              <w:jc w:val="center"/>
            </w:pPr>
          </w:p>
        </w:tc>
        <w:tc>
          <w:tcPr>
            <w:tcW w:w="898" w:type="dxa"/>
            <w:vAlign w:val="center"/>
          </w:tcPr>
          <w:p w:rsidR="007E4EC5" w:rsidRPr="003E387D" w:rsidRDefault="007E4EC5" w:rsidP="00DD0BC4">
            <w:pPr>
              <w:spacing w:before="0"/>
              <w:jc w:val="center"/>
            </w:pPr>
          </w:p>
        </w:tc>
        <w:tc>
          <w:tcPr>
            <w:tcW w:w="1040" w:type="dxa"/>
            <w:vAlign w:val="center"/>
          </w:tcPr>
          <w:p w:rsidR="007E4EC5" w:rsidRPr="003E387D" w:rsidRDefault="007E4EC5" w:rsidP="00DD0BC4">
            <w:pPr>
              <w:spacing w:before="0"/>
              <w:jc w:val="center"/>
            </w:pPr>
          </w:p>
        </w:tc>
        <w:tc>
          <w:tcPr>
            <w:tcW w:w="1275" w:type="dxa"/>
            <w:vAlign w:val="center"/>
          </w:tcPr>
          <w:p w:rsidR="007E4EC5" w:rsidRPr="003E387D" w:rsidRDefault="007E4EC5" w:rsidP="00DD0BC4">
            <w:pPr>
              <w:spacing w:before="0"/>
              <w:jc w:val="center"/>
            </w:pPr>
          </w:p>
        </w:tc>
        <w:tc>
          <w:tcPr>
            <w:tcW w:w="1134" w:type="dxa"/>
            <w:vAlign w:val="center"/>
          </w:tcPr>
          <w:p w:rsidR="007E4EC5" w:rsidRPr="003E387D" w:rsidRDefault="007E4EC5" w:rsidP="00DD0BC4">
            <w:pPr>
              <w:spacing w:before="0"/>
              <w:jc w:val="center"/>
            </w:pPr>
          </w:p>
        </w:tc>
        <w:tc>
          <w:tcPr>
            <w:tcW w:w="1452" w:type="dxa"/>
            <w:vAlign w:val="center"/>
          </w:tcPr>
          <w:p w:rsidR="007E4EC5" w:rsidRPr="003E387D" w:rsidRDefault="007E4EC5" w:rsidP="00DD0BC4">
            <w:pPr>
              <w:spacing w:before="0"/>
              <w:jc w:val="center"/>
            </w:pPr>
          </w:p>
        </w:tc>
        <w:tc>
          <w:tcPr>
            <w:tcW w:w="1080" w:type="dxa"/>
            <w:vAlign w:val="center"/>
          </w:tcPr>
          <w:p w:rsidR="007E4EC5" w:rsidRPr="003E387D" w:rsidRDefault="007E4EC5" w:rsidP="00DD0BC4">
            <w:pPr>
              <w:spacing w:before="0"/>
              <w:jc w:val="center"/>
            </w:pPr>
          </w:p>
        </w:tc>
        <w:tc>
          <w:tcPr>
            <w:tcW w:w="1060" w:type="dxa"/>
            <w:vAlign w:val="center"/>
          </w:tcPr>
          <w:p w:rsidR="007E4EC5" w:rsidRPr="003E387D" w:rsidRDefault="007E4EC5" w:rsidP="00DD0BC4">
            <w:pPr>
              <w:spacing w:before="0"/>
              <w:jc w:val="center"/>
            </w:pPr>
          </w:p>
        </w:tc>
      </w:tr>
      <w:tr w:rsidR="007E4EC5" w:rsidRPr="003E387D">
        <w:trPr>
          <w:cantSplit/>
        </w:trPr>
        <w:tc>
          <w:tcPr>
            <w:tcW w:w="1044" w:type="dxa"/>
          </w:tcPr>
          <w:p w:rsidR="007E4EC5" w:rsidRPr="003E387D" w:rsidRDefault="007E4EC5" w:rsidP="00DD0BC4">
            <w:pPr>
              <w:spacing w:before="0"/>
              <w:rPr>
                <w:u w:val="single"/>
              </w:rPr>
            </w:pPr>
          </w:p>
          <w:p w:rsidR="007E4EC5" w:rsidRPr="003E387D" w:rsidRDefault="007E4EC5" w:rsidP="00DD0BC4">
            <w:pPr>
              <w:spacing w:before="0"/>
              <w:rPr>
                <w:u w:val="single"/>
              </w:rPr>
            </w:pPr>
          </w:p>
          <w:p w:rsidR="007E4EC5" w:rsidRPr="003E387D" w:rsidRDefault="007E4EC5" w:rsidP="00DD0BC4">
            <w:pPr>
              <w:spacing w:before="0"/>
              <w:rPr>
                <w:u w:val="single"/>
              </w:rPr>
            </w:pPr>
          </w:p>
        </w:tc>
        <w:tc>
          <w:tcPr>
            <w:tcW w:w="897" w:type="dxa"/>
          </w:tcPr>
          <w:p w:rsidR="007E4EC5" w:rsidRPr="003E387D" w:rsidRDefault="007E4EC5" w:rsidP="00DD0BC4">
            <w:pPr>
              <w:spacing w:before="0"/>
              <w:rPr>
                <w:u w:val="single"/>
              </w:rPr>
            </w:pPr>
          </w:p>
        </w:tc>
        <w:tc>
          <w:tcPr>
            <w:tcW w:w="898" w:type="dxa"/>
          </w:tcPr>
          <w:p w:rsidR="007E4EC5" w:rsidRPr="003E387D" w:rsidRDefault="007E4EC5" w:rsidP="00DD0BC4">
            <w:pPr>
              <w:spacing w:before="0"/>
              <w:rPr>
                <w:u w:val="single"/>
              </w:rPr>
            </w:pPr>
          </w:p>
        </w:tc>
        <w:tc>
          <w:tcPr>
            <w:tcW w:w="1040" w:type="dxa"/>
          </w:tcPr>
          <w:p w:rsidR="007E4EC5" w:rsidRPr="003E387D" w:rsidRDefault="007E4EC5" w:rsidP="00DD0BC4">
            <w:pPr>
              <w:spacing w:before="0"/>
              <w:rPr>
                <w:u w:val="single"/>
              </w:rPr>
            </w:pPr>
          </w:p>
        </w:tc>
        <w:tc>
          <w:tcPr>
            <w:tcW w:w="1275" w:type="dxa"/>
          </w:tcPr>
          <w:p w:rsidR="007E4EC5" w:rsidRPr="003E387D" w:rsidRDefault="007E4EC5" w:rsidP="00DD0BC4">
            <w:pPr>
              <w:spacing w:before="0"/>
              <w:rPr>
                <w:u w:val="single"/>
              </w:rPr>
            </w:pPr>
          </w:p>
        </w:tc>
        <w:tc>
          <w:tcPr>
            <w:tcW w:w="1134" w:type="dxa"/>
          </w:tcPr>
          <w:p w:rsidR="007E4EC5" w:rsidRPr="003E387D" w:rsidRDefault="007E4EC5" w:rsidP="00DD0BC4">
            <w:pPr>
              <w:spacing w:before="0"/>
              <w:rPr>
                <w:u w:val="single"/>
              </w:rPr>
            </w:pPr>
          </w:p>
        </w:tc>
        <w:tc>
          <w:tcPr>
            <w:tcW w:w="1452" w:type="dxa"/>
          </w:tcPr>
          <w:p w:rsidR="007E4EC5" w:rsidRPr="003E387D" w:rsidRDefault="007E4EC5" w:rsidP="00DD0BC4">
            <w:pPr>
              <w:spacing w:before="0"/>
              <w:rPr>
                <w:u w:val="single"/>
              </w:rPr>
            </w:pPr>
          </w:p>
        </w:tc>
        <w:tc>
          <w:tcPr>
            <w:tcW w:w="1080" w:type="dxa"/>
          </w:tcPr>
          <w:p w:rsidR="007E4EC5" w:rsidRPr="003E387D" w:rsidRDefault="007E4EC5" w:rsidP="00DD0BC4">
            <w:pPr>
              <w:spacing w:before="0"/>
              <w:rPr>
                <w:u w:val="single"/>
              </w:rPr>
            </w:pPr>
          </w:p>
        </w:tc>
        <w:tc>
          <w:tcPr>
            <w:tcW w:w="1060" w:type="dxa"/>
          </w:tcPr>
          <w:p w:rsidR="007E4EC5" w:rsidRPr="003E387D" w:rsidRDefault="007E4EC5" w:rsidP="00DD0BC4">
            <w:pPr>
              <w:spacing w:before="0"/>
              <w:rPr>
                <w:u w:val="single"/>
              </w:rPr>
            </w:pPr>
          </w:p>
        </w:tc>
      </w:tr>
      <w:tr w:rsidR="007E4EC5" w:rsidRPr="003E387D">
        <w:trPr>
          <w:cantSplit/>
        </w:trPr>
        <w:tc>
          <w:tcPr>
            <w:tcW w:w="1044" w:type="dxa"/>
          </w:tcPr>
          <w:p w:rsidR="007E4EC5" w:rsidRPr="003E387D" w:rsidRDefault="007E4EC5" w:rsidP="00DD0BC4">
            <w:pPr>
              <w:spacing w:before="0"/>
              <w:rPr>
                <w:u w:val="single"/>
              </w:rPr>
            </w:pPr>
          </w:p>
          <w:p w:rsidR="007E4EC5" w:rsidRPr="003E387D" w:rsidRDefault="007E4EC5" w:rsidP="00DD0BC4">
            <w:pPr>
              <w:spacing w:before="0"/>
              <w:rPr>
                <w:u w:val="single"/>
              </w:rPr>
            </w:pPr>
          </w:p>
          <w:p w:rsidR="007E4EC5" w:rsidRPr="003E387D" w:rsidRDefault="007E4EC5" w:rsidP="00DD0BC4">
            <w:pPr>
              <w:spacing w:before="0"/>
              <w:rPr>
                <w:u w:val="single"/>
              </w:rPr>
            </w:pPr>
          </w:p>
        </w:tc>
        <w:tc>
          <w:tcPr>
            <w:tcW w:w="897" w:type="dxa"/>
          </w:tcPr>
          <w:p w:rsidR="007E4EC5" w:rsidRPr="003E387D" w:rsidRDefault="007E4EC5" w:rsidP="00DD0BC4">
            <w:pPr>
              <w:spacing w:before="0"/>
              <w:rPr>
                <w:u w:val="single"/>
              </w:rPr>
            </w:pPr>
          </w:p>
        </w:tc>
        <w:tc>
          <w:tcPr>
            <w:tcW w:w="898" w:type="dxa"/>
          </w:tcPr>
          <w:p w:rsidR="007E4EC5" w:rsidRPr="003E387D" w:rsidRDefault="007E4EC5" w:rsidP="00DD0BC4">
            <w:pPr>
              <w:spacing w:before="0"/>
              <w:rPr>
                <w:u w:val="single"/>
              </w:rPr>
            </w:pPr>
          </w:p>
        </w:tc>
        <w:tc>
          <w:tcPr>
            <w:tcW w:w="1040" w:type="dxa"/>
          </w:tcPr>
          <w:p w:rsidR="007E4EC5" w:rsidRPr="003E387D" w:rsidRDefault="007E4EC5" w:rsidP="00DD0BC4">
            <w:pPr>
              <w:spacing w:before="0"/>
              <w:rPr>
                <w:u w:val="single"/>
              </w:rPr>
            </w:pPr>
          </w:p>
        </w:tc>
        <w:tc>
          <w:tcPr>
            <w:tcW w:w="1275" w:type="dxa"/>
          </w:tcPr>
          <w:p w:rsidR="007E4EC5" w:rsidRPr="003E387D" w:rsidRDefault="007E4EC5" w:rsidP="00DD0BC4">
            <w:pPr>
              <w:spacing w:before="0"/>
              <w:rPr>
                <w:u w:val="single"/>
              </w:rPr>
            </w:pPr>
          </w:p>
        </w:tc>
        <w:tc>
          <w:tcPr>
            <w:tcW w:w="1134" w:type="dxa"/>
          </w:tcPr>
          <w:p w:rsidR="007E4EC5" w:rsidRPr="003E387D" w:rsidRDefault="007E4EC5" w:rsidP="00DD0BC4">
            <w:pPr>
              <w:spacing w:before="0"/>
              <w:rPr>
                <w:u w:val="single"/>
              </w:rPr>
            </w:pPr>
          </w:p>
        </w:tc>
        <w:tc>
          <w:tcPr>
            <w:tcW w:w="1452" w:type="dxa"/>
          </w:tcPr>
          <w:p w:rsidR="007E4EC5" w:rsidRPr="003E387D" w:rsidRDefault="007E4EC5" w:rsidP="00DD0BC4">
            <w:pPr>
              <w:spacing w:before="0"/>
              <w:rPr>
                <w:u w:val="single"/>
              </w:rPr>
            </w:pPr>
          </w:p>
        </w:tc>
        <w:tc>
          <w:tcPr>
            <w:tcW w:w="1080" w:type="dxa"/>
          </w:tcPr>
          <w:p w:rsidR="007E4EC5" w:rsidRPr="003E387D" w:rsidRDefault="007E4EC5" w:rsidP="00DD0BC4">
            <w:pPr>
              <w:spacing w:before="0"/>
              <w:rPr>
                <w:u w:val="single"/>
              </w:rPr>
            </w:pPr>
          </w:p>
        </w:tc>
        <w:tc>
          <w:tcPr>
            <w:tcW w:w="1060" w:type="dxa"/>
          </w:tcPr>
          <w:p w:rsidR="007E4EC5" w:rsidRPr="003E387D" w:rsidRDefault="007E4EC5" w:rsidP="00DD0BC4">
            <w:pPr>
              <w:spacing w:before="0"/>
              <w:rPr>
                <w:u w:val="single"/>
              </w:rPr>
            </w:pPr>
          </w:p>
        </w:tc>
      </w:tr>
      <w:tr w:rsidR="007E4EC5" w:rsidRPr="003E387D">
        <w:trPr>
          <w:cantSplit/>
        </w:trPr>
        <w:tc>
          <w:tcPr>
            <w:tcW w:w="1044" w:type="dxa"/>
          </w:tcPr>
          <w:p w:rsidR="007E4EC5" w:rsidRPr="003E387D" w:rsidRDefault="007E4EC5" w:rsidP="00DD0BC4">
            <w:pPr>
              <w:spacing w:before="0"/>
              <w:rPr>
                <w:u w:val="single"/>
              </w:rPr>
            </w:pPr>
          </w:p>
          <w:p w:rsidR="007E4EC5" w:rsidRPr="003E387D" w:rsidRDefault="007E4EC5" w:rsidP="00DD0BC4">
            <w:pPr>
              <w:spacing w:before="0"/>
              <w:rPr>
                <w:u w:val="single"/>
              </w:rPr>
            </w:pPr>
          </w:p>
          <w:p w:rsidR="007E4EC5" w:rsidRPr="003E387D" w:rsidRDefault="007E4EC5" w:rsidP="00DD0BC4">
            <w:pPr>
              <w:spacing w:before="0"/>
              <w:rPr>
                <w:u w:val="single"/>
              </w:rPr>
            </w:pPr>
          </w:p>
        </w:tc>
        <w:tc>
          <w:tcPr>
            <w:tcW w:w="897" w:type="dxa"/>
          </w:tcPr>
          <w:p w:rsidR="007E4EC5" w:rsidRPr="003E387D" w:rsidRDefault="007E4EC5" w:rsidP="00DD0BC4">
            <w:pPr>
              <w:spacing w:before="0"/>
              <w:rPr>
                <w:u w:val="single"/>
              </w:rPr>
            </w:pPr>
          </w:p>
        </w:tc>
        <w:tc>
          <w:tcPr>
            <w:tcW w:w="898" w:type="dxa"/>
          </w:tcPr>
          <w:p w:rsidR="007E4EC5" w:rsidRPr="003E387D" w:rsidRDefault="007E4EC5" w:rsidP="00DD0BC4">
            <w:pPr>
              <w:spacing w:before="0"/>
              <w:rPr>
                <w:u w:val="single"/>
              </w:rPr>
            </w:pPr>
          </w:p>
        </w:tc>
        <w:tc>
          <w:tcPr>
            <w:tcW w:w="1040" w:type="dxa"/>
          </w:tcPr>
          <w:p w:rsidR="007E4EC5" w:rsidRPr="003E387D" w:rsidRDefault="007E4EC5" w:rsidP="00DD0BC4">
            <w:pPr>
              <w:spacing w:before="0"/>
              <w:rPr>
                <w:u w:val="single"/>
              </w:rPr>
            </w:pPr>
          </w:p>
        </w:tc>
        <w:tc>
          <w:tcPr>
            <w:tcW w:w="1275" w:type="dxa"/>
          </w:tcPr>
          <w:p w:rsidR="007E4EC5" w:rsidRPr="003E387D" w:rsidRDefault="007E4EC5" w:rsidP="00DD0BC4">
            <w:pPr>
              <w:spacing w:before="0"/>
              <w:rPr>
                <w:u w:val="single"/>
              </w:rPr>
            </w:pPr>
          </w:p>
        </w:tc>
        <w:tc>
          <w:tcPr>
            <w:tcW w:w="1134" w:type="dxa"/>
          </w:tcPr>
          <w:p w:rsidR="007E4EC5" w:rsidRPr="003E387D" w:rsidRDefault="007E4EC5" w:rsidP="00DD0BC4">
            <w:pPr>
              <w:spacing w:before="0"/>
              <w:rPr>
                <w:u w:val="single"/>
              </w:rPr>
            </w:pPr>
          </w:p>
        </w:tc>
        <w:tc>
          <w:tcPr>
            <w:tcW w:w="1452" w:type="dxa"/>
          </w:tcPr>
          <w:p w:rsidR="007E4EC5" w:rsidRPr="003E387D" w:rsidRDefault="007E4EC5" w:rsidP="00DD0BC4">
            <w:pPr>
              <w:spacing w:before="0"/>
              <w:rPr>
                <w:u w:val="single"/>
              </w:rPr>
            </w:pPr>
          </w:p>
        </w:tc>
        <w:tc>
          <w:tcPr>
            <w:tcW w:w="1080" w:type="dxa"/>
          </w:tcPr>
          <w:p w:rsidR="007E4EC5" w:rsidRPr="003E387D" w:rsidRDefault="007E4EC5" w:rsidP="00DD0BC4">
            <w:pPr>
              <w:spacing w:before="0"/>
              <w:rPr>
                <w:u w:val="single"/>
              </w:rPr>
            </w:pPr>
          </w:p>
        </w:tc>
        <w:tc>
          <w:tcPr>
            <w:tcW w:w="1060" w:type="dxa"/>
          </w:tcPr>
          <w:p w:rsidR="007E4EC5" w:rsidRPr="003E387D" w:rsidRDefault="007E4EC5" w:rsidP="00DD0BC4">
            <w:pPr>
              <w:spacing w:before="0"/>
              <w:rPr>
                <w:u w:val="single"/>
              </w:rPr>
            </w:pPr>
          </w:p>
        </w:tc>
      </w:tr>
      <w:tr w:rsidR="007E4EC5" w:rsidRPr="003E387D">
        <w:trPr>
          <w:cantSplit/>
        </w:trPr>
        <w:tc>
          <w:tcPr>
            <w:tcW w:w="1044" w:type="dxa"/>
          </w:tcPr>
          <w:p w:rsidR="007E4EC5" w:rsidRPr="003E387D" w:rsidRDefault="007E4EC5" w:rsidP="00DD0BC4">
            <w:pPr>
              <w:spacing w:before="0"/>
              <w:rPr>
                <w:u w:val="single"/>
              </w:rPr>
            </w:pPr>
          </w:p>
          <w:p w:rsidR="007E4EC5" w:rsidRPr="003E387D" w:rsidRDefault="007E4EC5" w:rsidP="00DD0BC4">
            <w:pPr>
              <w:spacing w:before="0"/>
              <w:rPr>
                <w:u w:val="single"/>
              </w:rPr>
            </w:pPr>
          </w:p>
          <w:p w:rsidR="007E4EC5" w:rsidRPr="003E387D" w:rsidRDefault="007E4EC5" w:rsidP="00DD0BC4">
            <w:pPr>
              <w:spacing w:before="0"/>
              <w:rPr>
                <w:u w:val="single"/>
              </w:rPr>
            </w:pPr>
          </w:p>
        </w:tc>
        <w:tc>
          <w:tcPr>
            <w:tcW w:w="897" w:type="dxa"/>
          </w:tcPr>
          <w:p w:rsidR="007E4EC5" w:rsidRPr="003E387D" w:rsidRDefault="007E4EC5" w:rsidP="00DD0BC4">
            <w:pPr>
              <w:spacing w:before="0"/>
              <w:rPr>
                <w:u w:val="single"/>
              </w:rPr>
            </w:pPr>
          </w:p>
        </w:tc>
        <w:tc>
          <w:tcPr>
            <w:tcW w:w="898" w:type="dxa"/>
          </w:tcPr>
          <w:p w:rsidR="007E4EC5" w:rsidRPr="003E387D" w:rsidRDefault="007E4EC5" w:rsidP="00DD0BC4">
            <w:pPr>
              <w:spacing w:before="0"/>
              <w:rPr>
                <w:u w:val="single"/>
              </w:rPr>
            </w:pPr>
          </w:p>
        </w:tc>
        <w:tc>
          <w:tcPr>
            <w:tcW w:w="1040" w:type="dxa"/>
          </w:tcPr>
          <w:p w:rsidR="007E4EC5" w:rsidRPr="003E387D" w:rsidRDefault="007E4EC5" w:rsidP="00DD0BC4">
            <w:pPr>
              <w:spacing w:before="0"/>
              <w:rPr>
                <w:u w:val="single"/>
              </w:rPr>
            </w:pPr>
          </w:p>
        </w:tc>
        <w:tc>
          <w:tcPr>
            <w:tcW w:w="1275" w:type="dxa"/>
          </w:tcPr>
          <w:p w:rsidR="007E4EC5" w:rsidRPr="003E387D" w:rsidRDefault="007E4EC5" w:rsidP="00DD0BC4">
            <w:pPr>
              <w:spacing w:before="0"/>
              <w:rPr>
                <w:u w:val="single"/>
              </w:rPr>
            </w:pPr>
          </w:p>
        </w:tc>
        <w:tc>
          <w:tcPr>
            <w:tcW w:w="1134" w:type="dxa"/>
          </w:tcPr>
          <w:p w:rsidR="007E4EC5" w:rsidRPr="003E387D" w:rsidRDefault="007E4EC5" w:rsidP="00DD0BC4">
            <w:pPr>
              <w:spacing w:before="0"/>
              <w:rPr>
                <w:u w:val="single"/>
              </w:rPr>
            </w:pPr>
          </w:p>
        </w:tc>
        <w:tc>
          <w:tcPr>
            <w:tcW w:w="1452" w:type="dxa"/>
          </w:tcPr>
          <w:p w:rsidR="007E4EC5" w:rsidRPr="003E387D" w:rsidRDefault="007E4EC5" w:rsidP="00DD0BC4">
            <w:pPr>
              <w:spacing w:before="0"/>
              <w:rPr>
                <w:u w:val="single"/>
              </w:rPr>
            </w:pPr>
          </w:p>
        </w:tc>
        <w:tc>
          <w:tcPr>
            <w:tcW w:w="1080" w:type="dxa"/>
          </w:tcPr>
          <w:p w:rsidR="007E4EC5" w:rsidRPr="003E387D" w:rsidRDefault="007E4EC5" w:rsidP="00DD0BC4">
            <w:pPr>
              <w:spacing w:before="0"/>
              <w:rPr>
                <w:u w:val="single"/>
              </w:rPr>
            </w:pPr>
          </w:p>
        </w:tc>
        <w:tc>
          <w:tcPr>
            <w:tcW w:w="1060" w:type="dxa"/>
          </w:tcPr>
          <w:p w:rsidR="007E4EC5" w:rsidRPr="003E387D" w:rsidRDefault="007E4EC5" w:rsidP="00DD0BC4">
            <w:pPr>
              <w:spacing w:before="0"/>
              <w:rPr>
                <w:u w:val="single"/>
              </w:rPr>
            </w:pPr>
          </w:p>
        </w:tc>
      </w:tr>
      <w:tr w:rsidR="007E4EC5" w:rsidRPr="003E387D">
        <w:trPr>
          <w:cantSplit/>
        </w:trPr>
        <w:tc>
          <w:tcPr>
            <w:tcW w:w="1044" w:type="dxa"/>
          </w:tcPr>
          <w:p w:rsidR="007E4EC5" w:rsidRPr="003E387D" w:rsidRDefault="007E4EC5" w:rsidP="00DD0BC4">
            <w:pPr>
              <w:spacing w:before="0"/>
              <w:rPr>
                <w:u w:val="single"/>
              </w:rPr>
            </w:pPr>
          </w:p>
          <w:p w:rsidR="007E4EC5" w:rsidRPr="003E387D" w:rsidRDefault="007E4EC5" w:rsidP="00DD0BC4">
            <w:pPr>
              <w:spacing w:before="0"/>
              <w:rPr>
                <w:u w:val="single"/>
              </w:rPr>
            </w:pPr>
          </w:p>
          <w:p w:rsidR="007E4EC5" w:rsidRPr="003E387D" w:rsidRDefault="007E4EC5" w:rsidP="00DD0BC4">
            <w:pPr>
              <w:spacing w:before="0"/>
              <w:rPr>
                <w:u w:val="single"/>
              </w:rPr>
            </w:pPr>
          </w:p>
        </w:tc>
        <w:tc>
          <w:tcPr>
            <w:tcW w:w="897" w:type="dxa"/>
          </w:tcPr>
          <w:p w:rsidR="007E4EC5" w:rsidRPr="003E387D" w:rsidRDefault="007E4EC5" w:rsidP="00DD0BC4">
            <w:pPr>
              <w:spacing w:before="0"/>
              <w:rPr>
                <w:u w:val="single"/>
              </w:rPr>
            </w:pPr>
          </w:p>
        </w:tc>
        <w:tc>
          <w:tcPr>
            <w:tcW w:w="898" w:type="dxa"/>
          </w:tcPr>
          <w:p w:rsidR="007E4EC5" w:rsidRPr="003E387D" w:rsidRDefault="007E4EC5" w:rsidP="00DD0BC4">
            <w:pPr>
              <w:spacing w:before="0"/>
              <w:rPr>
                <w:u w:val="single"/>
              </w:rPr>
            </w:pPr>
          </w:p>
        </w:tc>
        <w:tc>
          <w:tcPr>
            <w:tcW w:w="1040" w:type="dxa"/>
          </w:tcPr>
          <w:p w:rsidR="007E4EC5" w:rsidRPr="003E387D" w:rsidRDefault="007E4EC5" w:rsidP="00DD0BC4">
            <w:pPr>
              <w:spacing w:before="0"/>
              <w:rPr>
                <w:u w:val="single"/>
              </w:rPr>
            </w:pPr>
          </w:p>
        </w:tc>
        <w:tc>
          <w:tcPr>
            <w:tcW w:w="1275" w:type="dxa"/>
          </w:tcPr>
          <w:p w:rsidR="007E4EC5" w:rsidRPr="003E387D" w:rsidRDefault="007E4EC5" w:rsidP="00DD0BC4">
            <w:pPr>
              <w:spacing w:before="0"/>
              <w:rPr>
                <w:u w:val="single"/>
              </w:rPr>
            </w:pPr>
          </w:p>
        </w:tc>
        <w:tc>
          <w:tcPr>
            <w:tcW w:w="1134" w:type="dxa"/>
          </w:tcPr>
          <w:p w:rsidR="007E4EC5" w:rsidRPr="003E387D" w:rsidRDefault="007E4EC5" w:rsidP="00DD0BC4">
            <w:pPr>
              <w:spacing w:before="0"/>
              <w:rPr>
                <w:u w:val="single"/>
              </w:rPr>
            </w:pPr>
          </w:p>
        </w:tc>
        <w:tc>
          <w:tcPr>
            <w:tcW w:w="1452" w:type="dxa"/>
          </w:tcPr>
          <w:p w:rsidR="007E4EC5" w:rsidRPr="003E387D" w:rsidRDefault="007E4EC5" w:rsidP="00DD0BC4">
            <w:pPr>
              <w:spacing w:before="0"/>
              <w:rPr>
                <w:u w:val="single"/>
              </w:rPr>
            </w:pPr>
          </w:p>
        </w:tc>
        <w:tc>
          <w:tcPr>
            <w:tcW w:w="1080" w:type="dxa"/>
          </w:tcPr>
          <w:p w:rsidR="007E4EC5" w:rsidRPr="003E387D" w:rsidRDefault="007E4EC5" w:rsidP="00DD0BC4">
            <w:pPr>
              <w:spacing w:before="0"/>
              <w:rPr>
                <w:u w:val="single"/>
              </w:rPr>
            </w:pPr>
          </w:p>
        </w:tc>
        <w:tc>
          <w:tcPr>
            <w:tcW w:w="1060" w:type="dxa"/>
          </w:tcPr>
          <w:p w:rsidR="007E4EC5" w:rsidRPr="003E387D" w:rsidRDefault="007E4EC5" w:rsidP="00DD0BC4">
            <w:pPr>
              <w:spacing w:before="0"/>
              <w:rPr>
                <w:u w:val="single"/>
              </w:rPr>
            </w:pPr>
          </w:p>
        </w:tc>
      </w:tr>
      <w:tr w:rsidR="007E4EC5" w:rsidRPr="003E387D">
        <w:trPr>
          <w:cantSplit/>
        </w:trPr>
        <w:tc>
          <w:tcPr>
            <w:tcW w:w="1044" w:type="dxa"/>
          </w:tcPr>
          <w:p w:rsidR="007E4EC5" w:rsidRPr="003E387D" w:rsidRDefault="007E4EC5" w:rsidP="00DD0BC4">
            <w:pPr>
              <w:spacing w:before="0"/>
              <w:rPr>
                <w:u w:val="single"/>
              </w:rPr>
            </w:pPr>
          </w:p>
          <w:p w:rsidR="007E4EC5" w:rsidRPr="003E387D" w:rsidRDefault="007E4EC5" w:rsidP="00DD0BC4">
            <w:pPr>
              <w:spacing w:before="0"/>
              <w:rPr>
                <w:u w:val="single"/>
              </w:rPr>
            </w:pPr>
          </w:p>
          <w:p w:rsidR="007E4EC5" w:rsidRPr="003E387D" w:rsidRDefault="007E4EC5" w:rsidP="00DD0BC4">
            <w:pPr>
              <w:spacing w:before="0"/>
              <w:rPr>
                <w:u w:val="single"/>
              </w:rPr>
            </w:pPr>
          </w:p>
        </w:tc>
        <w:tc>
          <w:tcPr>
            <w:tcW w:w="897" w:type="dxa"/>
          </w:tcPr>
          <w:p w:rsidR="007E4EC5" w:rsidRPr="003E387D" w:rsidRDefault="007E4EC5" w:rsidP="00DD0BC4">
            <w:pPr>
              <w:spacing w:before="0"/>
              <w:rPr>
                <w:u w:val="single"/>
              </w:rPr>
            </w:pPr>
          </w:p>
        </w:tc>
        <w:tc>
          <w:tcPr>
            <w:tcW w:w="898" w:type="dxa"/>
          </w:tcPr>
          <w:p w:rsidR="007E4EC5" w:rsidRPr="003E387D" w:rsidRDefault="007E4EC5" w:rsidP="00DD0BC4">
            <w:pPr>
              <w:spacing w:before="0"/>
              <w:rPr>
                <w:u w:val="single"/>
              </w:rPr>
            </w:pPr>
          </w:p>
        </w:tc>
        <w:tc>
          <w:tcPr>
            <w:tcW w:w="1040" w:type="dxa"/>
          </w:tcPr>
          <w:p w:rsidR="007E4EC5" w:rsidRPr="003E387D" w:rsidRDefault="007E4EC5" w:rsidP="00DD0BC4">
            <w:pPr>
              <w:spacing w:before="0"/>
              <w:rPr>
                <w:u w:val="single"/>
              </w:rPr>
            </w:pPr>
          </w:p>
        </w:tc>
        <w:tc>
          <w:tcPr>
            <w:tcW w:w="1275" w:type="dxa"/>
          </w:tcPr>
          <w:p w:rsidR="007E4EC5" w:rsidRPr="003E387D" w:rsidRDefault="007E4EC5" w:rsidP="00DD0BC4">
            <w:pPr>
              <w:spacing w:before="0"/>
              <w:rPr>
                <w:u w:val="single"/>
              </w:rPr>
            </w:pPr>
          </w:p>
        </w:tc>
        <w:tc>
          <w:tcPr>
            <w:tcW w:w="1134" w:type="dxa"/>
          </w:tcPr>
          <w:p w:rsidR="007E4EC5" w:rsidRPr="003E387D" w:rsidRDefault="007E4EC5" w:rsidP="00DD0BC4">
            <w:pPr>
              <w:spacing w:before="0"/>
              <w:rPr>
                <w:u w:val="single"/>
              </w:rPr>
            </w:pPr>
          </w:p>
        </w:tc>
        <w:tc>
          <w:tcPr>
            <w:tcW w:w="1452" w:type="dxa"/>
          </w:tcPr>
          <w:p w:rsidR="007E4EC5" w:rsidRPr="003E387D" w:rsidRDefault="007E4EC5" w:rsidP="00DD0BC4">
            <w:pPr>
              <w:spacing w:before="0"/>
              <w:rPr>
                <w:u w:val="single"/>
              </w:rPr>
            </w:pPr>
          </w:p>
        </w:tc>
        <w:tc>
          <w:tcPr>
            <w:tcW w:w="1080" w:type="dxa"/>
          </w:tcPr>
          <w:p w:rsidR="007E4EC5" w:rsidRPr="003E387D" w:rsidRDefault="007E4EC5" w:rsidP="00DD0BC4">
            <w:pPr>
              <w:spacing w:before="0"/>
              <w:rPr>
                <w:u w:val="single"/>
              </w:rPr>
            </w:pPr>
          </w:p>
        </w:tc>
        <w:tc>
          <w:tcPr>
            <w:tcW w:w="1060" w:type="dxa"/>
          </w:tcPr>
          <w:p w:rsidR="007E4EC5" w:rsidRPr="003E387D" w:rsidRDefault="007E4EC5" w:rsidP="00DD0BC4">
            <w:pPr>
              <w:spacing w:before="0"/>
              <w:rPr>
                <w:u w:val="single"/>
              </w:rPr>
            </w:pPr>
          </w:p>
        </w:tc>
      </w:tr>
      <w:tr w:rsidR="007E4EC5" w:rsidRPr="003E387D">
        <w:trPr>
          <w:cantSplit/>
        </w:trPr>
        <w:tc>
          <w:tcPr>
            <w:tcW w:w="1044" w:type="dxa"/>
          </w:tcPr>
          <w:p w:rsidR="007E4EC5" w:rsidRPr="003E387D" w:rsidRDefault="007E4EC5" w:rsidP="00DD0BC4">
            <w:pPr>
              <w:spacing w:before="0"/>
              <w:rPr>
                <w:u w:val="single"/>
              </w:rPr>
            </w:pPr>
          </w:p>
          <w:p w:rsidR="007E4EC5" w:rsidRPr="003E387D" w:rsidRDefault="007E4EC5" w:rsidP="00DD0BC4">
            <w:pPr>
              <w:spacing w:before="0"/>
              <w:rPr>
                <w:u w:val="single"/>
              </w:rPr>
            </w:pPr>
          </w:p>
          <w:p w:rsidR="007E4EC5" w:rsidRPr="003E387D" w:rsidRDefault="007E4EC5" w:rsidP="00DD0BC4">
            <w:pPr>
              <w:spacing w:before="0"/>
              <w:rPr>
                <w:u w:val="single"/>
              </w:rPr>
            </w:pPr>
          </w:p>
        </w:tc>
        <w:tc>
          <w:tcPr>
            <w:tcW w:w="897" w:type="dxa"/>
          </w:tcPr>
          <w:p w:rsidR="007E4EC5" w:rsidRPr="003E387D" w:rsidRDefault="007E4EC5" w:rsidP="00DD0BC4">
            <w:pPr>
              <w:spacing w:before="0"/>
              <w:rPr>
                <w:u w:val="single"/>
              </w:rPr>
            </w:pPr>
          </w:p>
        </w:tc>
        <w:tc>
          <w:tcPr>
            <w:tcW w:w="898" w:type="dxa"/>
          </w:tcPr>
          <w:p w:rsidR="007E4EC5" w:rsidRPr="003E387D" w:rsidRDefault="007E4EC5" w:rsidP="00DD0BC4">
            <w:pPr>
              <w:spacing w:before="0"/>
              <w:rPr>
                <w:u w:val="single"/>
              </w:rPr>
            </w:pPr>
          </w:p>
        </w:tc>
        <w:tc>
          <w:tcPr>
            <w:tcW w:w="1040" w:type="dxa"/>
          </w:tcPr>
          <w:p w:rsidR="007E4EC5" w:rsidRPr="003E387D" w:rsidRDefault="007E4EC5" w:rsidP="00DD0BC4">
            <w:pPr>
              <w:spacing w:before="0"/>
              <w:rPr>
                <w:u w:val="single"/>
              </w:rPr>
            </w:pPr>
          </w:p>
        </w:tc>
        <w:tc>
          <w:tcPr>
            <w:tcW w:w="1275" w:type="dxa"/>
          </w:tcPr>
          <w:p w:rsidR="007E4EC5" w:rsidRPr="003E387D" w:rsidRDefault="007E4EC5" w:rsidP="00DD0BC4">
            <w:pPr>
              <w:spacing w:before="0"/>
              <w:rPr>
                <w:u w:val="single"/>
              </w:rPr>
            </w:pPr>
          </w:p>
        </w:tc>
        <w:tc>
          <w:tcPr>
            <w:tcW w:w="1134" w:type="dxa"/>
          </w:tcPr>
          <w:p w:rsidR="007E4EC5" w:rsidRPr="003E387D" w:rsidRDefault="007E4EC5" w:rsidP="00DD0BC4">
            <w:pPr>
              <w:spacing w:before="0"/>
              <w:rPr>
                <w:u w:val="single"/>
              </w:rPr>
            </w:pPr>
          </w:p>
        </w:tc>
        <w:tc>
          <w:tcPr>
            <w:tcW w:w="1452" w:type="dxa"/>
          </w:tcPr>
          <w:p w:rsidR="007E4EC5" w:rsidRPr="003E387D" w:rsidRDefault="007E4EC5" w:rsidP="00DD0BC4">
            <w:pPr>
              <w:spacing w:before="0"/>
              <w:rPr>
                <w:u w:val="single"/>
              </w:rPr>
            </w:pPr>
          </w:p>
        </w:tc>
        <w:tc>
          <w:tcPr>
            <w:tcW w:w="1080" w:type="dxa"/>
          </w:tcPr>
          <w:p w:rsidR="007E4EC5" w:rsidRPr="003E387D" w:rsidRDefault="007E4EC5" w:rsidP="00DD0BC4">
            <w:pPr>
              <w:spacing w:before="0"/>
              <w:rPr>
                <w:u w:val="single"/>
              </w:rPr>
            </w:pPr>
          </w:p>
        </w:tc>
        <w:tc>
          <w:tcPr>
            <w:tcW w:w="1060" w:type="dxa"/>
          </w:tcPr>
          <w:p w:rsidR="007E4EC5" w:rsidRPr="003E387D" w:rsidRDefault="007E4EC5" w:rsidP="00DD0BC4">
            <w:pPr>
              <w:spacing w:before="0"/>
              <w:rPr>
                <w:u w:val="single"/>
              </w:rPr>
            </w:pPr>
          </w:p>
        </w:tc>
      </w:tr>
      <w:tr w:rsidR="007E4EC5" w:rsidRPr="003E387D">
        <w:trPr>
          <w:cantSplit/>
        </w:trPr>
        <w:tc>
          <w:tcPr>
            <w:tcW w:w="1044" w:type="dxa"/>
          </w:tcPr>
          <w:p w:rsidR="007E4EC5" w:rsidRPr="003E387D" w:rsidRDefault="007E4EC5" w:rsidP="00DD0BC4">
            <w:pPr>
              <w:spacing w:before="0"/>
              <w:rPr>
                <w:u w:val="single"/>
              </w:rPr>
            </w:pPr>
          </w:p>
          <w:p w:rsidR="007E4EC5" w:rsidRPr="003E387D" w:rsidRDefault="007E4EC5" w:rsidP="00DD0BC4">
            <w:pPr>
              <w:spacing w:before="0"/>
              <w:rPr>
                <w:u w:val="single"/>
              </w:rPr>
            </w:pPr>
          </w:p>
          <w:p w:rsidR="007E4EC5" w:rsidRPr="003E387D" w:rsidRDefault="007E4EC5" w:rsidP="00DD0BC4">
            <w:pPr>
              <w:spacing w:before="0"/>
              <w:rPr>
                <w:u w:val="single"/>
              </w:rPr>
            </w:pPr>
          </w:p>
        </w:tc>
        <w:tc>
          <w:tcPr>
            <w:tcW w:w="897" w:type="dxa"/>
          </w:tcPr>
          <w:p w:rsidR="007E4EC5" w:rsidRPr="003E387D" w:rsidRDefault="007E4EC5" w:rsidP="00DD0BC4">
            <w:pPr>
              <w:spacing w:before="0"/>
              <w:rPr>
                <w:u w:val="single"/>
              </w:rPr>
            </w:pPr>
          </w:p>
        </w:tc>
        <w:tc>
          <w:tcPr>
            <w:tcW w:w="898" w:type="dxa"/>
          </w:tcPr>
          <w:p w:rsidR="007E4EC5" w:rsidRPr="003E387D" w:rsidRDefault="007E4EC5" w:rsidP="00DD0BC4">
            <w:pPr>
              <w:spacing w:before="0"/>
              <w:rPr>
                <w:u w:val="single"/>
              </w:rPr>
            </w:pPr>
          </w:p>
        </w:tc>
        <w:tc>
          <w:tcPr>
            <w:tcW w:w="1040" w:type="dxa"/>
          </w:tcPr>
          <w:p w:rsidR="007E4EC5" w:rsidRPr="003E387D" w:rsidRDefault="007E4EC5" w:rsidP="00DD0BC4">
            <w:pPr>
              <w:spacing w:before="0"/>
              <w:rPr>
                <w:u w:val="single"/>
              </w:rPr>
            </w:pPr>
          </w:p>
        </w:tc>
        <w:tc>
          <w:tcPr>
            <w:tcW w:w="1275" w:type="dxa"/>
          </w:tcPr>
          <w:p w:rsidR="007E4EC5" w:rsidRPr="003E387D" w:rsidRDefault="007E4EC5" w:rsidP="00DD0BC4">
            <w:pPr>
              <w:spacing w:before="0"/>
              <w:rPr>
                <w:u w:val="single"/>
              </w:rPr>
            </w:pPr>
          </w:p>
        </w:tc>
        <w:tc>
          <w:tcPr>
            <w:tcW w:w="1134" w:type="dxa"/>
          </w:tcPr>
          <w:p w:rsidR="007E4EC5" w:rsidRPr="003E387D" w:rsidRDefault="007E4EC5" w:rsidP="00DD0BC4">
            <w:pPr>
              <w:spacing w:before="0"/>
              <w:rPr>
                <w:u w:val="single"/>
              </w:rPr>
            </w:pPr>
          </w:p>
        </w:tc>
        <w:tc>
          <w:tcPr>
            <w:tcW w:w="1452" w:type="dxa"/>
          </w:tcPr>
          <w:p w:rsidR="007E4EC5" w:rsidRPr="003E387D" w:rsidRDefault="007E4EC5" w:rsidP="00DD0BC4">
            <w:pPr>
              <w:spacing w:before="0"/>
              <w:rPr>
                <w:u w:val="single"/>
              </w:rPr>
            </w:pPr>
          </w:p>
        </w:tc>
        <w:tc>
          <w:tcPr>
            <w:tcW w:w="1080" w:type="dxa"/>
          </w:tcPr>
          <w:p w:rsidR="007E4EC5" w:rsidRPr="003E387D" w:rsidRDefault="007E4EC5" w:rsidP="00DD0BC4">
            <w:pPr>
              <w:spacing w:before="0"/>
              <w:rPr>
                <w:u w:val="single"/>
              </w:rPr>
            </w:pPr>
          </w:p>
        </w:tc>
        <w:tc>
          <w:tcPr>
            <w:tcW w:w="1060" w:type="dxa"/>
          </w:tcPr>
          <w:p w:rsidR="007E4EC5" w:rsidRPr="003E387D" w:rsidRDefault="007E4EC5" w:rsidP="00DD0BC4">
            <w:pPr>
              <w:spacing w:before="0"/>
              <w:rPr>
                <w:u w:val="single"/>
              </w:rPr>
            </w:pPr>
          </w:p>
        </w:tc>
      </w:tr>
      <w:tr w:rsidR="007E4EC5" w:rsidRPr="003E387D">
        <w:trPr>
          <w:cantSplit/>
        </w:trPr>
        <w:tc>
          <w:tcPr>
            <w:tcW w:w="1044" w:type="dxa"/>
          </w:tcPr>
          <w:p w:rsidR="007E4EC5" w:rsidRPr="003E387D" w:rsidRDefault="007E4EC5" w:rsidP="00DD0BC4">
            <w:pPr>
              <w:spacing w:before="0"/>
              <w:rPr>
                <w:u w:val="single"/>
              </w:rPr>
            </w:pPr>
          </w:p>
          <w:p w:rsidR="007E4EC5" w:rsidRPr="003E387D" w:rsidRDefault="007E4EC5" w:rsidP="00DD0BC4">
            <w:pPr>
              <w:spacing w:before="0"/>
              <w:rPr>
                <w:u w:val="single"/>
              </w:rPr>
            </w:pPr>
          </w:p>
          <w:p w:rsidR="007E4EC5" w:rsidRPr="003E387D" w:rsidRDefault="007E4EC5" w:rsidP="00DD0BC4">
            <w:pPr>
              <w:spacing w:before="0"/>
              <w:rPr>
                <w:u w:val="single"/>
              </w:rPr>
            </w:pPr>
          </w:p>
        </w:tc>
        <w:tc>
          <w:tcPr>
            <w:tcW w:w="897" w:type="dxa"/>
          </w:tcPr>
          <w:p w:rsidR="007E4EC5" w:rsidRPr="003E387D" w:rsidRDefault="007E4EC5" w:rsidP="00DD0BC4">
            <w:pPr>
              <w:spacing w:before="0"/>
              <w:rPr>
                <w:u w:val="single"/>
              </w:rPr>
            </w:pPr>
          </w:p>
        </w:tc>
        <w:tc>
          <w:tcPr>
            <w:tcW w:w="898" w:type="dxa"/>
          </w:tcPr>
          <w:p w:rsidR="007E4EC5" w:rsidRPr="003E387D" w:rsidRDefault="007E4EC5" w:rsidP="00DD0BC4">
            <w:pPr>
              <w:spacing w:before="0"/>
              <w:rPr>
                <w:u w:val="single"/>
              </w:rPr>
            </w:pPr>
          </w:p>
        </w:tc>
        <w:tc>
          <w:tcPr>
            <w:tcW w:w="1040" w:type="dxa"/>
          </w:tcPr>
          <w:p w:rsidR="007E4EC5" w:rsidRPr="003E387D" w:rsidRDefault="007E4EC5" w:rsidP="00DD0BC4">
            <w:pPr>
              <w:spacing w:before="0"/>
              <w:rPr>
                <w:u w:val="single"/>
              </w:rPr>
            </w:pPr>
          </w:p>
        </w:tc>
        <w:tc>
          <w:tcPr>
            <w:tcW w:w="1275" w:type="dxa"/>
          </w:tcPr>
          <w:p w:rsidR="007E4EC5" w:rsidRPr="003E387D" w:rsidRDefault="007E4EC5" w:rsidP="00DD0BC4">
            <w:pPr>
              <w:spacing w:before="0"/>
              <w:rPr>
                <w:u w:val="single"/>
              </w:rPr>
            </w:pPr>
          </w:p>
        </w:tc>
        <w:tc>
          <w:tcPr>
            <w:tcW w:w="1134" w:type="dxa"/>
          </w:tcPr>
          <w:p w:rsidR="007E4EC5" w:rsidRPr="003E387D" w:rsidRDefault="007E4EC5" w:rsidP="00DD0BC4">
            <w:pPr>
              <w:spacing w:before="0"/>
              <w:rPr>
                <w:u w:val="single"/>
              </w:rPr>
            </w:pPr>
          </w:p>
        </w:tc>
        <w:tc>
          <w:tcPr>
            <w:tcW w:w="1452" w:type="dxa"/>
          </w:tcPr>
          <w:p w:rsidR="007E4EC5" w:rsidRPr="003E387D" w:rsidRDefault="007E4EC5" w:rsidP="00DD0BC4">
            <w:pPr>
              <w:spacing w:before="0"/>
              <w:rPr>
                <w:u w:val="single"/>
              </w:rPr>
            </w:pPr>
          </w:p>
        </w:tc>
        <w:tc>
          <w:tcPr>
            <w:tcW w:w="1080" w:type="dxa"/>
          </w:tcPr>
          <w:p w:rsidR="007E4EC5" w:rsidRPr="003E387D" w:rsidRDefault="007E4EC5" w:rsidP="00DD0BC4">
            <w:pPr>
              <w:spacing w:before="0"/>
              <w:rPr>
                <w:u w:val="single"/>
              </w:rPr>
            </w:pPr>
          </w:p>
        </w:tc>
        <w:tc>
          <w:tcPr>
            <w:tcW w:w="1060" w:type="dxa"/>
          </w:tcPr>
          <w:p w:rsidR="007E4EC5" w:rsidRPr="003E387D" w:rsidRDefault="007E4EC5" w:rsidP="00DD0BC4">
            <w:pPr>
              <w:spacing w:before="0"/>
              <w:rPr>
                <w:u w:val="single"/>
              </w:rPr>
            </w:pPr>
          </w:p>
        </w:tc>
      </w:tr>
    </w:tbl>
    <w:p w:rsidR="007E4EC5" w:rsidRPr="003E387D" w:rsidRDefault="007E4EC5" w:rsidP="00DD0BC4">
      <w:pPr>
        <w:spacing w:before="0"/>
      </w:pPr>
    </w:p>
    <w:sectPr w:rsidR="007E4EC5" w:rsidRPr="003E387D" w:rsidSect="003E387D">
      <w:headerReference w:type="default" r:id="rId16"/>
      <w:footerReference w:type="default" r:id="rId17"/>
      <w:headerReference w:type="first" r:id="rId18"/>
      <w:footerReference w:type="first" r:id="rId19"/>
      <w:pgSz w:w="11906" w:h="16838" w:code="9"/>
      <w:pgMar w:top="851" w:right="748" w:bottom="1134" w:left="1259" w:header="709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4EC5" w:rsidRDefault="007E4EC5">
      <w:pPr>
        <w:spacing w:before="0"/>
      </w:pPr>
      <w:r>
        <w:separator/>
      </w:r>
    </w:p>
  </w:endnote>
  <w:endnote w:type="continuationSeparator" w:id="1">
    <w:p w:rsidR="007E4EC5" w:rsidRDefault="007E4EC5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4EC5" w:rsidRDefault="007E4EC5">
    <w:pPr>
      <w:pStyle w:val="Footer"/>
      <w:jc w:val="right"/>
    </w:pPr>
    <w:fldSimple w:instr="PAGE   \* MERGEFORMAT">
      <w:r>
        <w:rPr>
          <w:noProof/>
        </w:rPr>
        <w:t>8</w:t>
      </w:r>
    </w:fldSimple>
  </w:p>
  <w:p w:rsidR="007E4EC5" w:rsidRDefault="007E4EC5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4EC5" w:rsidRDefault="007E4EC5">
    <w:pPr>
      <w:pStyle w:val="Footer"/>
    </w:pPr>
  </w:p>
  <w:p w:rsidR="007E4EC5" w:rsidRPr="00BE7CDF" w:rsidRDefault="007E4EC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4EC5" w:rsidRDefault="007E4EC5">
      <w:pPr>
        <w:spacing w:before="0"/>
      </w:pPr>
      <w:r>
        <w:separator/>
      </w:r>
    </w:p>
  </w:footnote>
  <w:footnote w:type="continuationSeparator" w:id="1">
    <w:p w:rsidR="007E4EC5" w:rsidRDefault="007E4EC5">
      <w:pPr>
        <w:spacing w:before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979" w:type="dxa"/>
      <w:tblInd w:w="-106" w:type="dxa"/>
      <w:tblBorders>
        <w:top w:val="threeDEmboss" w:sz="12" w:space="0" w:color="auto"/>
        <w:left w:val="threeDEmboss" w:sz="12" w:space="0" w:color="auto"/>
        <w:bottom w:val="threeDEmboss" w:sz="12" w:space="0" w:color="auto"/>
        <w:right w:val="threeDEmboss" w:sz="12" w:space="0" w:color="auto"/>
      </w:tblBorders>
      <w:tblLayout w:type="fixed"/>
      <w:tblLook w:val="01E0"/>
    </w:tblPr>
    <w:tblGrid>
      <w:gridCol w:w="2177"/>
      <w:gridCol w:w="7802"/>
    </w:tblGrid>
    <w:tr w:rsidR="007E4EC5">
      <w:trPr>
        <w:trHeight w:val="339"/>
      </w:trPr>
      <w:tc>
        <w:tcPr>
          <w:tcW w:w="2177" w:type="dxa"/>
          <w:vMerge w:val="restart"/>
          <w:tcBorders>
            <w:top w:val="threeDEmboss" w:sz="12" w:space="0" w:color="auto"/>
            <w:bottom w:val="nil"/>
            <w:right w:val="single" w:sz="4" w:space="0" w:color="auto"/>
          </w:tcBorders>
          <w:vAlign w:val="center"/>
        </w:tcPr>
        <w:p w:rsidR="007E4EC5" w:rsidRDefault="007E4EC5" w:rsidP="00802516">
          <w:pPr>
            <w:pStyle w:val="Header"/>
            <w:spacing w:before="0"/>
            <w:ind w:left="-54" w:hanging="142"/>
            <w:jc w:val="center"/>
            <w:rPr>
              <w:i/>
              <w:iCs/>
            </w:rPr>
          </w:pPr>
          <w:r>
            <w:rPr>
              <w:i/>
              <w:iCs/>
            </w:rPr>
            <w:t>ФГБОУ ВО</w:t>
          </w:r>
        </w:p>
        <w:p w:rsidR="007E4EC5" w:rsidRPr="00DD4ABD" w:rsidRDefault="007E4EC5" w:rsidP="005E0E0A">
          <w:pPr>
            <w:spacing w:before="0"/>
            <w:jc w:val="center"/>
          </w:pPr>
          <w:r>
            <w:rPr>
              <w:i/>
              <w:iCs/>
            </w:rPr>
            <w:t>«АГУ»</w:t>
          </w:r>
        </w:p>
      </w:tc>
      <w:tc>
        <w:tcPr>
          <w:tcW w:w="7802" w:type="dxa"/>
          <w:tcBorders>
            <w:top w:val="threeDEmboss" w:sz="12" w:space="0" w:color="auto"/>
            <w:left w:val="single" w:sz="4" w:space="0" w:color="auto"/>
            <w:bottom w:val="single" w:sz="4" w:space="0" w:color="auto"/>
          </w:tcBorders>
          <w:vAlign w:val="center"/>
        </w:tcPr>
        <w:p w:rsidR="007E4EC5" w:rsidRDefault="007E4EC5" w:rsidP="005E0E0A">
          <w:pPr>
            <w:pStyle w:val="Header"/>
            <w:spacing w:before="0"/>
            <w:jc w:val="center"/>
          </w:pPr>
          <w:r>
            <w:t>Федеральное государственное бюджетное образовательное</w:t>
          </w:r>
        </w:p>
        <w:p w:rsidR="007E4EC5" w:rsidRDefault="007E4EC5" w:rsidP="005E0E0A">
          <w:pPr>
            <w:pStyle w:val="Header"/>
            <w:spacing w:before="0"/>
            <w:jc w:val="center"/>
          </w:pPr>
          <w:r>
            <w:t xml:space="preserve">учреждение высшего образования </w:t>
          </w:r>
        </w:p>
        <w:p w:rsidR="007E4EC5" w:rsidRPr="00B7635D" w:rsidRDefault="007E4EC5" w:rsidP="005E0E0A">
          <w:pPr>
            <w:spacing w:before="0"/>
            <w:jc w:val="center"/>
            <w:rPr>
              <w:i/>
              <w:iCs/>
              <w:sz w:val="20"/>
              <w:szCs w:val="20"/>
            </w:rPr>
          </w:pPr>
          <w:r>
            <w:t>«Адыгейский государственный университет»</w:t>
          </w:r>
        </w:p>
      </w:tc>
    </w:tr>
    <w:tr w:rsidR="007E4EC5">
      <w:trPr>
        <w:trHeight w:val="340"/>
      </w:trPr>
      <w:tc>
        <w:tcPr>
          <w:tcW w:w="2177" w:type="dxa"/>
          <w:vMerge/>
          <w:tcBorders>
            <w:top w:val="threeDEmboss" w:sz="12" w:space="0" w:color="auto"/>
            <w:bottom w:val="nil"/>
            <w:right w:val="single" w:sz="4" w:space="0" w:color="auto"/>
          </w:tcBorders>
          <w:vAlign w:val="center"/>
        </w:tcPr>
        <w:p w:rsidR="007E4EC5" w:rsidRPr="00B7635D" w:rsidRDefault="007E4EC5" w:rsidP="005E0E0A">
          <w:pPr>
            <w:spacing w:before="0"/>
            <w:jc w:val="center"/>
            <w:rPr>
              <w:i/>
              <w:iCs/>
            </w:rPr>
          </w:pPr>
        </w:p>
      </w:tc>
      <w:tc>
        <w:tcPr>
          <w:tcW w:w="7802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vAlign w:val="center"/>
        </w:tcPr>
        <w:p w:rsidR="007E4EC5" w:rsidRPr="00C45A75" w:rsidRDefault="007E4EC5" w:rsidP="005E0E0A">
          <w:pPr>
            <w:spacing w:before="0"/>
            <w:jc w:val="center"/>
          </w:pPr>
          <w:r>
            <w:t>Рабочая программа дисциплины (модуля)</w:t>
          </w:r>
        </w:p>
      </w:tc>
    </w:tr>
    <w:tr w:rsidR="007E4EC5">
      <w:trPr>
        <w:trHeight w:val="340"/>
      </w:trPr>
      <w:tc>
        <w:tcPr>
          <w:tcW w:w="2177" w:type="dxa"/>
          <w:vMerge/>
          <w:tcBorders>
            <w:bottom w:val="threeDEmboss" w:sz="12" w:space="0" w:color="auto"/>
            <w:right w:val="single" w:sz="4" w:space="0" w:color="auto"/>
          </w:tcBorders>
        </w:tcPr>
        <w:p w:rsidR="007E4EC5" w:rsidRPr="00F930CA" w:rsidRDefault="007E4EC5" w:rsidP="005E0E0A">
          <w:pPr>
            <w:pStyle w:val="Header"/>
            <w:spacing w:before="0"/>
          </w:pPr>
        </w:p>
      </w:tc>
      <w:tc>
        <w:tcPr>
          <w:tcW w:w="7802" w:type="dxa"/>
          <w:tcBorders>
            <w:top w:val="single" w:sz="4" w:space="0" w:color="auto"/>
            <w:left w:val="single" w:sz="4" w:space="0" w:color="auto"/>
            <w:bottom w:val="threeDEmboss" w:sz="12" w:space="0" w:color="auto"/>
          </w:tcBorders>
          <w:vAlign w:val="center"/>
        </w:tcPr>
        <w:p w:rsidR="007E4EC5" w:rsidRPr="00DF5065" w:rsidRDefault="007E4EC5" w:rsidP="005E0E0A">
          <w:pPr>
            <w:pStyle w:val="Header"/>
            <w:spacing w:before="0"/>
            <w:jc w:val="center"/>
            <w:rPr>
              <w:lang w:val="en-US"/>
            </w:rPr>
          </w:pPr>
          <w:r w:rsidRPr="00DF5065">
            <w:rPr>
              <w:b/>
              <w:bCs/>
            </w:rPr>
            <w:t>СМК. ОП-2/РК-7.3.3</w:t>
          </w:r>
        </w:p>
      </w:tc>
    </w:tr>
  </w:tbl>
  <w:p w:rsidR="007E4EC5" w:rsidRPr="00DD4ABD" w:rsidRDefault="007E4EC5" w:rsidP="005E0E0A">
    <w:pPr>
      <w:pStyle w:val="Header"/>
      <w:rPr>
        <w:sz w:val="16"/>
        <w:szCs w:val="1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923" w:type="dxa"/>
      <w:tblInd w:w="-106" w:type="dxa"/>
      <w:tblBorders>
        <w:top w:val="threeDEmboss" w:sz="12" w:space="0" w:color="auto"/>
        <w:left w:val="threeDEmboss" w:sz="12" w:space="0" w:color="auto"/>
        <w:bottom w:val="threeDEmboss" w:sz="12" w:space="0" w:color="auto"/>
        <w:right w:val="threeDEmboss" w:sz="12" w:space="0" w:color="auto"/>
        <w:insideH w:val="single" w:sz="6" w:space="0" w:color="auto"/>
        <w:insideV w:val="single" w:sz="6" w:space="0" w:color="auto"/>
      </w:tblBorders>
      <w:tblLayout w:type="fixed"/>
      <w:tblLook w:val="01E0"/>
    </w:tblPr>
    <w:tblGrid>
      <w:gridCol w:w="2552"/>
      <w:gridCol w:w="7371"/>
    </w:tblGrid>
    <w:tr w:rsidR="007E4EC5">
      <w:trPr>
        <w:trHeight w:val="264"/>
      </w:trPr>
      <w:tc>
        <w:tcPr>
          <w:tcW w:w="2552" w:type="dxa"/>
          <w:vMerge w:val="restart"/>
          <w:tcBorders>
            <w:top w:val="threeDEngrave" w:sz="12" w:space="0" w:color="auto"/>
          </w:tcBorders>
          <w:vAlign w:val="center"/>
        </w:tcPr>
        <w:p w:rsidR="007E4EC5" w:rsidRDefault="007E4EC5" w:rsidP="005E0E0A">
          <w:pPr>
            <w:pStyle w:val="Header"/>
            <w:spacing w:before="0"/>
            <w:jc w:val="center"/>
            <w:rPr>
              <w:i/>
              <w:iCs/>
            </w:rPr>
          </w:pPr>
          <w:r>
            <w:rPr>
              <w:i/>
              <w:iCs/>
            </w:rPr>
            <w:t>ФГБОУ ВО</w:t>
          </w:r>
        </w:p>
        <w:p w:rsidR="007E4EC5" w:rsidRPr="00315827" w:rsidRDefault="007E4EC5" w:rsidP="005E0E0A">
          <w:pPr>
            <w:pStyle w:val="Header"/>
            <w:spacing w:before="0"/>
            <w:jc w:val="center"/>
            <w:rPr>
              <w:i/>
              <w:iCs/>
            </w:rPr>
          </w:pPr>
          <w:r>
            <w:rPr>
              <w:i/>
              <w:iCs/>
            </w:rPr>
            <w:t>«АГУ»</w:t>
          </w:r>
        </w:p>
      </w:tc>
      <w:tc>
        <w:tcPr>
          <w:tcW w:w="7371" w:type="dxa"/>
          <w:tcBorders>
            <w:top w:val="threeDEngrave" w:sz="12" w:space="0" w:color="auto"/>
            <w:bottom w:val="single" w:sz="4" w:space="0" w:color="auto"/>
          </w:tcBorders>
        </w:tcPr>
        <w:p w:rsidR="007E4EC5" w:rsidRDefault="007E4EC5" w:rsidP="005E0E0A">
          <w:pPr>
            <w:pStyle w:val="Header"/>
            <w:spacing w:before="0"/>
            <w:jc w:val="center"/>
          </w:pPr>
          <w:r>
            <w:t xml:space="preserve">Федеральное государственное бюджетное образовательное </w:t>
          </w:r>
        </w:p>
        <w:p w:rsidR="007E4EC5" w:rsidRDefault="007E4EC5" w:rsidP="005E0E0A">
          <w:pPr>
            <w:pStyle w:val="Header"/>
            <w:spacing w:before="0"/>
            <w:jc w:val="center"/>
          </w:pPr>
          <w:r>
            <w:t xml:space="preserve">учреждение высшего образования </w:t>
          </w:r>
        </w:p>
        <w:p w:rsidR="007E4EC5" w:rsidRPr="00DD4ABD" w:rsidRDefault="007E4EC5" w:rsidP="005E0E0A">
          <w:pPr>
            <w:pStyle w:val="Header"/>
            <w:spacing w:before="0"/>
            <w:jc w:val="center"/>
          </w:pPr>
          <w:r>
            <w:t>«Адыгейский государственный университет»</w:t>
          </w:r>
        </w:p>
      </w:tc>
    </w:tr>
    <w:tr w:rsidR="007E4EC5">
      <w:trPr>
        <w:trHeight w:val="321"/>
      </w:trPr>
      <w:tc>
        <w:tcPr>
          <w:tcW w:w="2552" w:type="dxa"/>
          <w:vMerge/>
        </w:tcPr>
        <w:p w:rsidR="007E4EC5" w:rsidRPr="00B7635D" w:rsidRDefault="007E4EC5" w:rsidP="005E0E0A">
          <w:pPr>
            <w:pStyle w:val="Header"/>
            <w:spacing w:before="0"/>
            <w:jc w:val="center"/>
            <w:rPr>
              <w:i/>
              <w:iCs/>
            </w:rPr>
          </w:pPr>
        </w:p>
      </w:tc>
      <w:tc>
        <w:tcPr>
          <w:tcW w:w="7371" w:type="dxa"/>
          <w:tcBorders>
            <w:top w:val="single" w:sz="4" w:space="0" w:color="auto"/>
          </w:tcBorders>
          <w:vAlign w:val="center"/>
        </w:tcPr>
        <w:p w:rsidR="007E4EC5" w:rsidRPr="007630D5" w:rsidRDefault="007E4EC5" w:rsidP="005E0E0A">
          <w:pPr>
            <w:pStyle w:val="Header"/>
            <w:spacing w:before="0"/>
            <w:jc w:val="center"/>
            <w:rPr>
              <w:b/>
              <w:bCs/>
              <w:i/>
              <w:iCs/>
            </w:rPr>
          </w:pPr>
          <w:r w:rsidRPr="007630D5">
            <w:rPr>
              <w:b/>
              <w:bCs/>
              <w:i/>
              <w:iCs/>
            </w:rPr>
            <w:t>7.3.3. Положение</w:t>
          </w:r>
        </w:p>
        <w:p w:rsidR="007E4EC5" w:rsidRPr="007630D5" w:rsidRDefault="007E4EC5" w:rsidP="005E0E0A">
          <w:pPr>
            <w:pStyle w:val="Header"/>
            <w:spacing w:before="0"/>
            <w:jc w:val="center"/>
            <w:rPr>
              <w:b/>
              <w:bCs/>
            </w:rPr>
          </w:pPr>
          <w:r w:rsidRPr="007630D5">
            <w:rPr>
              <w:b/>
              <w:bCs/>
              <w:i/>
              <w:iCs/>
            </w:rPr>
            <w:t>о рабочей программе дисциплины</w:t>
          </w:r>
        </w:p>
      </w:tc>
    </w:tr>
    <w:tr w:rsidR="007E4EC5">
      <w:trPr>
        <w:trHeight w:val="225"/>
      </w:trPr>
      <w:tc>
        <w:tcPr>
          <w:tcW w:w="2552" w:type="dxa"/>
          <w:tcBorders>
            <w:bottom w:val="threeDEmboss" w:sz="12" w:space="0" w:color="auto"/>
          </w:tcBorders>
        </w:tcPr>
        <w:p w:rsidR="007E4EC5" w:rsidRPr="00B7635D" w:rsidRDefault="007E4EC5" w:rsidP="005E0E0A">
          <w:pPr>
            <w:pStyle w:val="Header"/>
            <w:spacing w:before="0"/>
            <w:jc w:val="center"/>
            <w:rPr>
              <w:b/>
              <w:bCs/>
            </w:rPr>
          </w:pPr>
          <w:r w:rsidRPr="00B7635D">
            <w:rPr>
              <w:b/>
              <w:bCs/>
            </w:rPr>
            <w:t>СМК</w:t>
          </w:r>
          <w:r>
            <w:rPr>
              <w:b/>
              <w:bCs/>
            </w:rPr>
            <w:t>. ОП-2/РК-7.3.3</w:t>
          </w:r>
        </w:p>
      </w:tc>
      <w:tc>
        <w:tcPr>
          <w:tcW w:w="7371" w:type="dxa"/>
          <w:tcBorders>
            <w:bottom w:val="threeDEmboss" w:sz="12" w:space="0" w:color="auto"/>
          </w:tcBorders>
        </w:tcPr>
        <w:p w:rsidR="007E4EC5" w:rsidRPr="007630D5" w:rsidRDefault="007E4EC5" w:rsidP="005E0E0A">
          <w:pPr>
            <w:pStyle w:val="Header"/>
            <w:spacing w:before="0"/>
            <w:jc w:val="center"/>
            <w:rPr>
              <w:b/>
              <w:bCs/>
              <w:i/>
              <w:iCs/>
            </w:rPr>
          </w:pPr>
          <w:r w:rsidRPr="007630D5">
            <w:rPr>
              <w:b/>
              <w:bCs/>
              <w:i/>
              <w:iCs/>
            </w:rPr>
            <w:t>ОП-2 Проектирование и разработка образовательных программ</w:t>
          </w:r>
        </w:p>
      </w:tc>
    </w:tr>
  </w:tbl>
  <w:p w:rsidR="007E4EC5" w:rsidRPr="00DD4ABD" w:rsidRDefault="007E4EC5">
    <w:pPr>
      <w:pStyle w:val="Header"/>
      <w:rPr>
        <w:sz w:val="16"/>
        <w:szCs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61F2E"/>
    <w:multiLevelType w:val="multilevel"/>
    <w:tmpl w:val="20F60852"/>
    <w:lvl w:ilvl="0">
      <w:start w:val="1"/>
      <w:numFmt w:val="decimal"/>
      <w:pStyle w:val="Heading1"/>
      <w:suff w:val="space"/>
      <w:lvlText w:val="%1"/>
      <w:lvlJc w:val="left"/>
      <w:pPr>
        <w:ind w:left="567"/>
      </w:pPr>
      <w:rPr>
        <w:rFonts w:hint="default"/>
      </w:rPr>
    </w:lvl>
    <w:lvl w:ilvl="1">
      <w:start w:val="1"/>
      <w:numFmt w:val="decimal"/>
      <w:pStyle w:val="Heading2"/>
      <w:suff w:val="space"/>
      <w:lvlText w:val="%1.%2"/>
      <w:lvlJc w:val="left"/>
      <w:pPr>
        <w:ind w:left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64"/>
        </w:tabs>
        <w:ind w:left="236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508"/>
        </w:tabs>
        <w:ind w:left="2508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652"/>
        </w:tabs>
        <w:ind w:left="2652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5832"/>
        </w:tabs>
        <w:ind w:left="583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940"/>
        </w:tabs>
        <w:ind w:left="2940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084"/>
        </w:tabs>
        <w:ind w:left="3084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228"/>
        </w:tabs>
        <w:ind w:left="3228" w:hanging="1584"/>
      </w:pPr>
      <w:rPr>
        <w:rFonts w:hint="default"/>
      </w:rPr>
    </w:lvl>
  </w:abstractNum>
  <w:abstractNum w:abstractNumId="1">
    <w:nsid w:val="06D24644"/>
    <w:multiLevelType w:val="hybridMultilevel"/>
    <w:tmpl w:val="1B76E6B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1806CF"/>
    <w:multiLevelType w:val="hybridMultilevel"/>
    <w:tmpl w:val="A1AE14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0A812254"/>
    <w:multiLevelType w:val="hybridMultilevel"/>
    <w:tmpl w:val="5D329C4A"/>
    <w:styleLink w:val="3"/>
    <w:lvl w:ilvl="0" w:tplc="376CAF6A">
      <w:start w:val="1"/>
      <w:numFmt w:val="bullet"/>
      <w:lvlText w:val="-"/>
      <w:lvlJc w:val="left"/>
      <w:pPr>
        <w:tabs>
          <w:tab w:val="num" w:pos="1080"/>
        </w:tabs>
        <w:ind w:left="360" w:firstLine="360"/>
      </w:pPr>
      <w:rPr>
        <w:rFonts w:ascii="Courier New" w:eastAsia="Times New Roman" w:hAnsi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1" w:tplc="FC7CDED8">
      <w:start w:val="1"/>
      <w:numFmt w:val="bullet"/>
      <w:lvlText w:val="o"/>
      <w:lvlJc w:val="left"/>
      <w:pPr>
        <w:tabs>
          <w:tab w:val="left" w:pos="1080"/>
        </w:tabs>
        <w:ind w:left="2880" w:hanging="1440"/>
      </w:pPr>
      <w:rPr>
        <w:rFonts w:ascii="Courier New" w:eastAsia="Times New Roman" w:hAnsi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2" w:tplc="953A55BC">
      <w:start w:val="1"/>
      <w:numFmt w:val="bullet"/>
      <w:lvlText w:val="▪"/>
      <w:lvlJc w:val="left"/>
      <w:pPr>
        <w:tabs>
          <w:tab w:val="left" w:pos="1080"/>
        </w:tabs>
        <w:ind w:left="2160" w:hanging="720"/>
      </w:pPr>
      <w:rPr>
        <w:rFonts w:ascii="Courier New" w:eastAsia="Times New Roman" w:hAnsi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3" w:tplc="9D0C64CE">
      <w:start w:val="1"/>
      <w:numFmt w:val="bullet"/>
      <w:lvlText w:val="•"/>
      <w:lvlJc w:val="left"/>
      <w:pPr>
        <w:tabs>
          <w:tab w:val="left" w:pos="1080"/>
          <w:tab w:val="num" w:pos="2160"/>
        </w:tabs>
        <w:ind w:left="1440"/>
      </w:pPr>
      <w:rPr>
        <w:rFonts w:ascii="Courier New" w:eastAsia="Times New Roman" w:hAnsi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4" w:tplc="9D3C8614">
      <w:start w:val="1"/>
      <w:numFmt w:val="bullet"/>
      <w:lvlText w:val="o"/>
      <w:lvlJc w:val="left"/>
      <w:pPr>
        <w:tabs>
          <w:tab w:val="num" w:pos="1440"/>
        </w:tabs>
        <w:ind w:left="720"/>
      </w:pPr>
      <w:rPr>
        <w:rFonts w:ascii="Courier New" w:eastAsia="Times New Roman" w:hAnsi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5" w:tplc="1F207452">
      <w:start w:val="1"/>
      <w:numFmt w:val="bullet"/>
      <w:lvlText w:val="▪"/>
      <w:lvlJc w:val="left"/>
      <w:pPr>
        <w:tabs>
          <w:tab w:val="left" w:pos="1080"/>
        </w:tabs>
        <w:ind w:left="3240" w:hanging="1800"/>
      </w:pPr>
      <w:rPr>
        <w:rFonts w:ascii="Courier New" w:eastAsia="Times New Roman" w:hAnsi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6" w:tplc="DFA66682">
      <w:start w:val="1"/>
      <w:numFmt w:val="bullet"/>
      <w:lvlText w:val="•"/>
      <w:lvlJc w:val="left"/>
      <w:pPr>
        <w:tabs>
          <w:tab w:val="left" w:pos="1080"/>
        </w:tabs>
        <w:ind w:left="3240" w:hanging="1800"/>
      </w:pPr>
      <w:rPr>
        <w:rFonts w:ascii="Courier New" w:eastAsia="Times New Roman" w:hAnsi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7" w:tplc="01B4B48C">
      <w:start w:val="1"/>
      <w:numFmt w:val="bullet"/>
      <w:lvlText w:val="o"/>
      <w:lvlJc w:val="left"/>
      <w:pPr>
        <w:tabs>
          <w:tab w:val="left" w:pos="1080"/>
        </w:tabs>
        <w:ind w:left="3240" w:hanging="1800"/>
      </w:pPr>
      <w:rPr>
        <w:rFonts w:ascii="Courier New" w:eastAsia="Times New Roman" w:hAnsi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8" w:tplc="00CA98F4">
      <w:start w:val="1"/>
      <w:numFmt w:val="bullet"/>
      <w:lvlText w:val="▪"/>
      <w:lvlJc w:val="left"/>
      <w:pPr>
        <w:tabs>
          <w:tab w:val="left" w:pos="1080"/>
        </w:tabs>
        <w:ind w:left="3240" w:hanging="1800"/>
      </w:pPr>
      <w:rPr>
        <w:rFonts w:ascii="Courier New" w:eastAsia="Times New Roman" w:hAnsi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</w:abstractNum>
  <w:abstractNum w:abstractNumId="4">
    <w:nsid w:val="1AC81789"/>
    <w:multiLevelType w:val="hybridMultilevel"/>
    <w:tmpl w:val="778CA9FE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B6A75E5"/>
    <w:multiLevelType w:val="hybridMultilevel"/>
    <w:tmpl w:val="C4767000"/>
    <w:lvl w:ilvl="0" w:tplc="67F8FE98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CC43EC7"/>
    <w:multiLevelType w:val="hybridMultilevel"/>
    <w:tmpl w:val="14823B06"/>
    <w:styleLink w:val="4"/>
    <w:lvl w:ilvl="0" w:tplc="A4C82740">
      <w:start w:val="1"/>
      <w:numFmt w:val="bullet"/>
      <w:lvlText w:val="-"/>
      <w:lvlJc w:val="left"/>
      <w:pPr>
        <w:tabs>
          <w:tab w:val="num" w:pos="1080"/>
        </w:tabs>
        <w:ind w:left="360" w:firstLine="360"/>
      </w:pPr>
      <w:rPr>
        <w:rFonts w:ascii="Courier New" w:eastAsia="Times New Roman" w:hAnsi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1" w:tplc="2E525FC6">
      <w:start w:val="1"/>
      <w:numFmt w:val="bullet"/>
      <w:lvlText w:val="o"/>
      <w:lvlJc w:val="left"/>
      <w:pPr>
        <w:tabs>
          <w:tab w:val="left" w:pos="1080"/>
        </w:tabs>
        <w:ind w:left="2880" w:hanging="1440"/>
      </w:pPr>
      <w:rPr>
        <w:rFonts w:ascii="Courier New" w:eastAsia="Times New Roman" w:hAnsi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2" w:tplc="C48A53F4">
      <w:start w:val="1"/>
      <w:numFmt w:val="bullet"/>
      <w:lvlText w:val="▪"/>
      <w:lvlJc w:val="left"/>
      <w:pPr>
        <w:tabs>
          <w:tab w:val="left" w:pos="1080"/>
        </w:tabs>
        <w:ind w:left="2160" w:hanging="720"/>
      </w:pPr>
      <w:rPr>
        <w:rFonts w:ascii="Courier New" w:eastAsia="Times New Roman" w:hAnsi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3" w:tplc="1250DC60">
      <w:start w:val="1"/>
      <w:numFmt w:val="bullet"/>
      <w:lvlText w:val="•"/>
      <w:lvlJc w:val="left"/>
      <w:pPr>
        <w:tabs>
          <w:tab w:val="left" w:pos="1080"/>
          <w:tab w:val="num" w:pos="2160"/>
        </w:tabs>
        <w:ind w:left="1440"/>
      </w:pPr>
      <w:rPr>
        <w:rFonts w:ascii="Courier New" w:eastAsia="Times New Roman" w:hAnsi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4" w:tplc="0D4671F0">
      <w:start w:val="1"/>
      <w:numFmt w:val="bullet"/>
      <w:lvlText w:val="o"/>
      <w:lvlJc w:val="left"/>
      <w:pPr>
        <w:tabs>
          <w:tab w:val="num" w:pos="1440"/>
        </w:tabs>
        <w:ind w:left="720"/>
      </w:pPr>
      <w:rPr>
        <w:rFonts w:ascii="Courier New" w:eastAsia="Times New Roman" w:hAnsi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5" w:tplc="75E8E578">
      <w:start w:val="1"/>
      <w:numFmt w:val="bullet"/>
      <w:lvlText w:val="▪"/>
      <w:lvlJc w:val="left"/>
      <w:pPr>
        <w:tabs>
          <w:tab w:val="left" w:pos="1080"/>
        </w:tabs>
        <w:ind w:left="3240" w:hanging="1800"/>
      </w:pPr>
      <w:rPr>
        <w:rFonts w:ascii="Courier New" w:eastAsia="Times New Roman" w:hAnsi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6" w:tplc="C4F8FCA6">
      <w:start w:val="1"/>
      <w:numFmt w:val="bullet"/>
      <w:lvlText w:val="•"/>
      <w:lvlJc w:val="left"/>
      <w:pPr>
        <w:tabs>
          <w:tab w:val="left" w:pos="1080"/>
        </w:tabs>
        <w:ind w:left="3240" w:hanging="1800"/>
      </w:pPr>
      <w:rPr>
        <w:rFonts w:ascii="Courier New" w:eastAsia="Times New Roman" w:hAnsi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7" w:tplc="2FCAD19A">
      <w:start w:val="1"/>
      <w:numFmt w:val="bullet"/>
      <w:lvlText w:val="o"/>
      <w:lvlJc w:val="left"/>
      <w:pPr>
        <w:tabs>
          <w:tab w:val="left" w:pos="1080"/>
        </w:tabs>
        <w:ind w:left="3240" w:hanging="1800"/>
      </w:pPr>
      <w:rPr>
        <w:rFonts w:ascii="Courier New" w:eastAsia="Times New Roman" w:hAnsi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8" w:tplc="A1C8E062">
      <w:start w:val="1"/>
      <w:numFmt w:val="bullet"/>
      <w:lvlText w:val="▪"/>
      <w:lvlJc w:val="left"/>
      <w:pPr>
        <w:tabs>
          <w:tab w:val="left" w:pos="1080"/>
        </w:tabs>
        <w:ind w:left="3240" w:hanging="1800"/>
      </w:pPr>
      <w:rPr>
        <w:rFonts w:ascii="Courier New" w:eastAsia="Times New Roman" w:hAnsi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</w:abstractNum>
  <w:abstractNum w:abstractNumId="7">
    <w:nsid w:val="22A43666"/>
    <w:multiLevelType w:val="hybridMultilevel"/>
    <w:tmpl w:val="4EA80B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2A011547"/>
    <w:multiLevelType w:val="hybridMultilevel"/>
    <w:tmpl w:val="75EA0624"/>
    <w:numStyleLink w:val="2"/>
  </w:abstractNum>
  <w:abstractNum w:abstractNumId="9">
    <w:nsid w:val="2F9F274C"/>
    <w:multiLevelType w:val="hybridMultilevel"/>
    <w:tmpl w:val="75EA0624"/>
    <w:styleLink w:val="2"/>
    <w:lvl w:ilvl="0" w:tplc="DD22EE9C">
      <w:start w:val="1"/>
      <w:numFmt w:val="bullet"/>
      <w:lvlText w:val="-"/>
      <w:lvlJc w:val="left"/>
      <w:pPr>
        <w:tabs>
          <w:tab w:val="num" w:pos="1080"/>
        </w:tabs>
        <w:ind w:left="360" w:firstLine="360"/>
      </w:pPr>
      <w:rPr>
        <w:rFonts w:ascii="Courier New" w:eastAsia="Times New Roman" w:hAnsi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1" w:tplc="566E3A44">
      <w:start w:val="1"/>
      <w:numFmt w:val="bullet"/>
      <w:lvlText w:val="o"/>
      <w:lvlJc w:val="left"/>
      <w:pPr>
        <w:tabs>
          <w:tab w:val="left" w:pos="1080"/>
        </w:tabs>
        <w:ind w:left="2880" w:hanging="1440"/>
      </w:pPr>
      <w:rPr>
        <w:rFonts w:ascii="Courier New" w:eastAsia="Times New Roman" w:hAnsi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2" w:tplc="C6486A42">
      <w:start w:val="1"/>
      <w:numFmt w:val="bullet"/>
      <w:lvlText w:val="▪"/>
      <w:lvlJc w:val="left"/>
      <w:pPr>
        <w:tabs>
          <w:tab w:val="left" w:pos="1080"/>
        </w:tabs>
        <w:ind w:left="2160" w:hanging="720"/>
      </w:pPr>
      <w:rPr>
        <w:rFonts w:ascii="Courier New" w:eastAsia="Times New Roman" w:hAnsi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3" w:tplc="E9006BB0">
      <w:start w:val="1"/>
      <w:numFmt w:val="bullet"/>
      <w:lvlText w:val="•"/>
      <w:lvlJc w:val="left"/>
      <w:pPr>
        <w:tabs>
          <w:tab w:val="left" w:pos="1080"/>
          <w:tab w:val="num" w:pos="2160"/>
        </w:tabs>
        <w:ind w:left="1440"/>
      </w:pPr>
      <w:rPr>
        <w:rFonts w:ascii="Courier New" w:eastAsia="Times New Roman" w:hAnsi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4" w:tplc="B52009C6">
      <w:start w:val="1"/>
      <w:numFmt w:val="bullet"/>
      <w:lvlText w:val="o"/>
      <w:lvlJc w:val="left"/>
      <w:pPr>
        <w:tabs>
          <w:tab w:val="num" w:pos="1440"/>
        </w:tabs>
        <w:ind w:left="720"/>
      </w:pPr>
      <w:rPr>
        <w:rFonts w:ascii="Courier New" w:eastAsia="Times New Roman" w:hAnsi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5" w:tplc="6DFE1452">
      <w:start w:val="1"/>
      <w:numFmt w:val="bullet"/>
      <w:lvlText w:val="▪"/>
      <w:lvlJc w:val="left"/>
      <w:pPr>
        <w:tabs>
          <w:tab w:val="left" w:pos="1080"/>
        </w:tabs>
        <w:ind w:left="3240" w:hanging="1800"/>
      </w:pPr>
      <w:rPr>
        <w:rFonts w:ascii="Courier New" w:eastAsia="Times New Roman" w:hAnsi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6" w:tplc="D3B6AE32">
      <w:start w:val="1"/>
      <w:numFmt w:val="bullet"/>
      <w:lvlText w:val="•"/>
      <w:lvlJc w:val="left"/>
      <w:pPr>
        <w:tabs>
          <w:tab w:val="left" w:pos="1080"/>
        </w:tabs>
        <w:ind w:left="3240" w:hanging="1800"/>
      </w:pPr>
      <w:rPr>
        <w:rFonts w:ascii="Courier New" w:eastAsia="Times New Roman" w:hAnsi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7" w:tplc="3E580822">
      <w:start w:val="1"/>
      <w:numFmt w:val="bullet"/>
      <w:lvlText w:val="o"/>
      <w:lvlJc w:val="left"/>
      <w:pPr>
        <w:tabs>
          <w:tab w:val="left" w:pos="1080"/>
        </w:tabs>
        <w:ind w:left="3240" w:hanging="1800"/>
      </w:pPr>
      <w:rPr>
        <w:rFonts w:ascii="Courier New" w:eastAsia="Times New Roman" w:hAnsi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8" w:tplc="4F000898">
      <w:start w:val="1"/>
      <w:numFmt w:val="bullet"/>
      <w:lvlText w:val="▪"/>
      <w:lvlJc w:val="left"/>
      <w:pPr>
        <w:tabs>
          <w:tab w:val="left" w:pos="1080"/>
        </w:tabs>
        <w:ind w:left="3240" w:hanging="1800"/>
      </w:pPr>
      <w:rPr>
        <w:rFonts w:ascii="Courier New" w:eastAsia="Times New Roman" w:hAnsi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</w:abstractNum>
  <w:abstractNum w:abstractNumId="10">
    <w:nsid w:val="3184529E"/>
    <w:multiLevelType w:val="hybridMultilevel"/>
    <w:tmpl w:val="14823B06"/>
    <w:numStyleLink w:val="4"/>
  </w:abstractNum>
  <w:abstractNum w:abstractNumId="11">
    <w:nsid w:val="3588518C"/>
    <w:multiLevelType w:val="hybridMultilevel"/>
    <w:tmpl w:val="3E62BBF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12">
    <w:nsid w:val="3E0B674B"/>
    <w:multiLevelType w:val="hybridMultilevel"/>
    <w:tmpl w:val="0A4676D8"/>
    <w:styleLink w:val="1"/>
    <w:lvl w:ilvl="0" w:tplc="CF92BD56">
      <w:start w:val="1"/>
      <w:numFmt w:val="bullet"/>
      <w:lvlText w:val="-"/>
      <w:lvlJc w:val="left"/>
      <w:pPr>
        <w:tabs>
          <w:tab w:val="num" w:pos="1080"/>
        </w:tabs>
        <w:ind w:left="360" w:firstLine="360"/>
      </w:pPr>
      <w:rPr>
        <w:rFonts w:ascii="Courier New" w:eastAsia="Times New Roman" w:hAnsi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1" w:tplc="3732DA16">
      <w:start w:val="1"/>
      <w:numFmt w:val="bullet"/>
      <w:lvlText w:val="o"/>
      <w:lvlJc w:val="left"/>
      <w:pPr>
        <w:tabs>
          <w:tab w:val="left" w:pos="1080"/>
        </w:tabs>
        <w:ind w:left="2880" w:hanging="1440"/>
      </w:pPr>
      <w:rPr>
        <w:rFonts w:ascii="Courier New" w:eastAsia="Times New Roman" w:hAnsi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2" w:tplc="22604592">
      <w:start w:val="1"/>
      <w:numFmt w:val="bullet"/>
      <w:lvlText w:val="▪"/>
      <w:lvlJc w:val="left"/>
      <w:pPr>
        <w:tabs>
          <w:tab w:val="left" w:pos="1080"/>
        </w:tabs>
        <w:ind w:left="2160" w:hanging="720"/>
      </w:pPr>
      <w:rPr>
        <w:rFonts w:ascii="Courier New" w:eastAsia="Times New Roman" w:hAnsi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3" w:tplc="69C053D2">
      <w:start w:val="1"/>
      <w:numFmt w:val="bullet"/>
      <w:lvlText w:val="•"/>
      <w:lvlJc w:val="left"/>
      <w:pPr>
        <w:tabs>
          <w:tab w:val="left" w:pos="1080"/>
          <w:tab w:val="num" w:pos="2160"/>
        </w:tabs>
        <w:ind w:left="1440"/>
      </w:pPr>
      <w:rPr>
        <w:rFonts w:ascii="Courier New" w:eastAsia="Times New Roman" w:hAnsi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4" w:tplc="1CEE61B8">
      <w:start w:val="1"/>
      <w:numFmt w:val="bullet"/>
      <w:lvlText w:val="o"/>
      <w:lvlJc w:val="left"/>
      <w:pPr>
        <w:tabs>
          <w:tab w:val="num" w:pos="1440"/>
        </w:tabs>
        <w:ind w:left="720"/>
      </w:pPr>
      <w:rPr>
        <w:rFonts w:ascii="Courier New" w:eastAsia="Times New Roman" w:hAnsi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5" w:tplc="49B066FC">
      <w:start w:val="1"/>
      <w:numFmt w:val="bullet"/>
      <w:lvlText w:val="▪"/>
      <w:lvlJc w:val="left"/>
      <w:pPr>
        <w:tabs>
          <w:tab w:val="left" w:pos="1080"/>
        </w:tabs>
        <w:ind w:left="3240" w:hanging="1800"/>
      </w:pPr>
      <w:rPr>
        <w:rFonts w:ascii="Courier New" w:eastAsia="Times New Roman" w:hAnsi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6" w:tplc="3B5A724A">
      <w:start w:val="1"/>
      <w:numFmt w:val="bullet"/>
      <w:lvlText w:val="•"/>
      <w:lvlJc w:val="left"/>
      <w:pPr>
        <w:tabs>
          <w:tab w:val="left" w:pos="1080"/>
        </w:tabs>
        <w:ind w:left="3240" w:hanging="1800"/>
      </w:pPr>
      <w:rPr>
        <w:rFonts w:ascii="Courier New" w:eastAsia="Times New Roman" w:hAnsi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7" w:tplc="F3989660">
      <w:start w:val="1"/>
      <w:numFmt w:val="bullet"/>
      <w:lvlText w:val="o"/>
      <w:lvlJc w:val="left"/>
      <w:pPr>
        <w:tabs>
          <w:tab w:val="left" w:pos="1080"/>
        </w:tabs>
        <w:ind w:left="3240" w:hanging="1800"/>
      </w:pPr>
      <w:rPr>
        <w:rFonts w:ascii="Courier New" w:eastAsia="Times New Roman" w:hAnsi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8" w:tplc="59BE2922">
      <w:start w:val="1"/>
      <w:numFmt w:val="bullet"/>
      <w:lvlText w:val="▪"/>
      <w:lvlJc w:val="left"/>
      <w:pPr>
        <w:tabs>
          <w:tab w:val="left" w:pos="1080"/>
        </w:tabs>
        <w:ind w:left="3240" w:hanging="1800"/>
      </w:pPr>
      <w:rPr>
        <w:rFonts w:ascii="Courier New" w:eastAsia="Times New Roman" w:hAnsi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</w:abstractNum>
  <w:abstractNum w:abstractNumId="13">
    <w:nsid w:val="42CC3CC3"/>
    <w:multiLevelType w:val="hybridMultilevel"/>
    <w:tmpl w:val="7FF8EF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554B3F"/>
    <w:multiLevelType w:val="hybridMultilevel"/>
    <w:tmpl w:val="D96448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9352C47"/>
    <w:multiLevelType w:val="hybridMultilevel"/>
    <w:tmpl w:val="77580C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9700848"/>
    <w:multiLevelType w:val="hybridMultilevel"/>
    <w:tmpl w:val="D19ABFB0"/>
    <w:numStyleLink w:val="5"/>
  </w:abstractNum>
  <w:abstractNum w:abstractNumId="17">
    <w:nsid w:val="4CE06E6E"/>
    <w:multiLevelType w:val="hybridMultilevel"/>
    <w:tmpl w:val="642A34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>
    <w:nsid w:val="527A5113"/>
    <w:multiLevelType w:val="hybridMultilevel"/>
    <w:tmpl w:val="778CA9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254728D"/>
    <w:multiLevelType w:val="hybridMultilevel"/>
    <w:tmpl w:val="0A4676D8"/>
    <w:numStyleLink w:val="1"/>
  </w:abstractNum>
  <w:abstractNum w:abstractNumId="20">
    <w:nsid w:val="745944BC"/>
    <w:multiLevelType w:val="hybridMultilevel"/>
    <w:tmpl w:val="D96448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50354F6"/>
    <w:multiLevelType w:val="hybridMultilevel"/>
    <w:tmpl w:val="D7660212"/>
    <w:lvl w:ilvl="0" w:tplc="700271F8">
      <w:start w:val="27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2">
    <w:nsid w:val="759D6ABA"/>
    <w:multiLevelType w:val="hybridMultilevel"/>
    <w:tmpl w:val="5D329C4A"/>
    <w:numStyleLink w:val="3"/>
  </w:abstractNum>
  <w:abstractNum w:abstractNumId="23">
    <w:nsid w:val="7633430A"/>
    <w:multiLevelType w:val="hybridMultilevel"/>
    <w:tmpl w:val="3CA29A4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24">
    <w:nsid w:val="78CB5367"/>
    <w:multiLevelType w:val="hybridMultilevel"/>
    <w:tmpl w:val="DE4CCE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>
    <w:nsid w:val="79C12DCA"/>
    <w:multiLevelType w:val="hybridMultilevel"/>
    <w:tmpl w:val="D19ABFB0"/>
    <w:styleLink w:val="5"/>
    <w:lvl w:ilvl="0" w:tplc="3BC443E0">
      <w:start w:val="1"/>
      <w:numFmt w:val="bullet"/>
      <w:lvlText w:val="-"/>
      <w:lvlJc w:val="left"/>
      <w:pPr>
        <w:tabs>
          <w:tab w:val="num" w:pos="1080"/>
        </w:tabs>
        <w:ind w:left="360" w:firstLine="360"/>
      </w:pPr>
      <w:rPr>
        <w:rFonts w:ascii="Courier New" w:eastAsia="Times New Roman" w:hAnsi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1" w:tplc="67E06552">
      <w:start w:val="1"/>
      <w:numFmt w:val="bullet"/>
      <w:lvlText w:val="o"/>
      <w:lvlJc w:val="left"/>
      <w:pPr>
        <w:tabs>
          <w:tab w:val="left" w:pos="1080"/>
        </w:tabs>
        <w:ind w:left="2880" w:hanging="1440"/>
      </w:pPr>
      <w:rPr>
        <w:rFonts w:ascii="Courier New" w:eastAsia="Times New Roman" w:hAnsi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2" w:tplc="7D129E18">
      <w:start w:val="1"/>
      <w:numFmt w:val="bullet"/>
      <w:lvlText w:val="▪"/>
      <w:lvlJc w:val="left"/>
      <w:pPr>
        <w:tabs>
          <w:tab w:val="left" w:pos="1080"/>
        </w:tabs>
        <w:ind w:left="2160" w:hanging="720"/>
      </w:pPr>
      <w:rPr>
        <w:rFonts w:ascii="Courier New" w:eastAsia="Times New Roman" w:hAnsi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3" w:tplc="6B7C16EE">
      <w:start w:val="1"/>
      <w:numFmt w:val="bullet"/>
      <w:lvlText w:val="•"/>
      <w:lvlJc w:val="left"/>
      <w:pPr>
        <w:tabs>
          <w:tab w:val="left" w:pos="1080"/>
          <w:tab w:val="num" w:pos="2160"/>
        </w:tabs>
        <w:ind w:left="1440"/>
      </w:pPr>
      <w:rPr>
        <w:rFonts w:ascii="Courier New" w:eastAsia="Times New Roman" w:hAnsi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4" w:tplc="E844FC56">
      <w:start w:val="1"/>
      <w:numFmt w:val="bullet"/>
      <w:lvlText w:val="o"/>
      <w:lvlJc w:val="left"/>
      <w:pPr>
        <w:tabs>
          <w:tab w:val="num" w:pos="1440"/>
        </w:tabs>
        <w:ind w:left="720"/>
      </w:pPr>
      <w:rPr>
        <w:rFonts w:ascii="Courier New" w:eastAsia="Times New Roman" w:hAnsi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5" w:tplc="266A37BA">
      <w:start w:val="1"/>
      <w:numFmt w:val="bullet"/>
      <w:lvlText w:val="▪"/>
      <w:lvlJc w:val="left"/>
      <w:pPr>
        <w:tabs>
          <w:tab w:val="left" w:pos="1080"/>
        </w:tabs>
        <w:ind w:left="3240" w:hanging="1800"/>
      </w:pPr>
      <w:rPr>
        <w:rFonts w:ascii="Courier New" w:eastAsia="Times New Roman" w:hAnsi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6" w:tplc="4036DD0A">
      <w:start w:val="1"/>
      <w:numFmt w:val="bullet"/>
      <w:lvlText w:val="•"/>
      <w:lvlJc w:val="left"/>
      <w:pPr>
        <w:tabs>
          <w:tab w:val="left" w:pos="1080"/>
        </w:tabs>
        <w:ind w:left="3240" w:hanging="1800"/>
      </w:pPr>
      <w:rPr>
        <w:rFonts w:ascii="Courier New" w:eastAsia="Times New Roman" w:hAnsi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7" w:tplc="6050440E">
      <w:start w:val="1"/>
      <w:numFmt w:val="bullet"/>
      <w:lvlText w:val="o"/>
      <w:lvlJc w:val="left"/>
      <w:pPr>
        <w:tabs>
          <w:tab w:val="left" w:pos="1080"/>
        </w:tabs>
        <w:ind w:left="3240" w:hanging="1800"/>
      </w:pPr>
      <w:rPr>
        <w:rFonts w:ascii="Courier New" w:eastAsia="Times New Roman" w:hAnsi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8" w:tplc="3962F03C">
      <w:start w:val="1"/>
      <w:numFmt w:val="bullet"/>
      <w:lvlText w:val="▪"/>
      <w:lvlJc w:val="left"/>
      <w:pPr>
        <w:tabs>
          <w:tab w:val="left" w:pos="1080"/>
        </w:tabs>
        <w:ind w:left="3240" w:hanging="1800"/>
      </w:pPr>
      <w:rPr>
        <w:rFonts w:ascii="Courier New" w:eastAsia="Times New Roman" w:hAnsi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</w:abstractNum>
  <w:abstractNum w:abstractNumId="26">
    <w:nsid w:val="7FEB3060"/>
    <w:multiLevelType w:val="hybridMultilevel"/>
    <w:tmpl w:val="31642CE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num w:numId="1">
    <w:abstractNumId w:val="0"/>
  </w:num>
  <w:num w:numId="2">
    <w:abstractNumId w:val="18"/>
  </w:num>
  <w:num w:numId="3">
    <w:abstractNumId w:val="14"/>
  </w:num>
  <w:num w:numId="4">
    <w:abstractNumId w:val="20"/>
  </w:num>
  <w:num w:numId="5">
    <w:abstractNumId w:val="17"/>
  </w:num>
  <w:num w:numId="6">
    <w:abstractNumId w:val="2"/>
  </w:num>
  <w:num w:numId="7">
    <w:abstractNumId w:val="24"/>
  </w:num>
  <w:num w:numId="8">
    <w:abstractNumId w:val="26"/>
  </w:num>
  <w:num w:numId="9">
    <w:abstractNumId w:val="13"/>
  </w:num>
  <w:num w:numId="10">
    <w:abstractNumId w:val="5"/>
  </w:num>
  <w:num w:numId="11">
    <w:abstractNumId w:val="11"/>
  </w:num>
  <w:num w:numId="12">
    <w:abstractNumId w:val="7"/>
  </w:num>
  <w:num w:numId="13">
    <w:abstractNumId w:val="21"/>
  </w:num>
  <w:num w:numId="14">
    <w:abstractNumId w:val="4"/>
  </w:num>
  <w:num w:numId="1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  <w:num w:numId="18">
    <w:abstractNumId w:val="19"/>
  </w:num>
  <w:num w:numId="19">
    <w:abstractNumId w:val="9"/>
  </w:num>
  <w:num w:numId="20">
    <w:abstractNumId w:val="8"/>
  </w:num>
  <w:num w:numId="21">
    <w:abstractNumId w:val="3"/>
  </w:num>
  <w:num w:numId="22">
    <w:abstractNumId w:val="22"/>
  </w:num>
  <w:num w:numId="23">
    <w:abstractNumId w:val="6"/>
  </w:num>
  <w:num w:numId="24">
    <w:abstractNumId w:val="10"/>
  </w:num>
  <w:num w:numId="25">
    <w:abstractNumId w:val="25"/>
  </w:num>
  <w:num w:numId="26">
    <w:abstractNumId w:val="16"/>
  </w:num>
  <w:num w:numId="27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5BF4"/>
    <w:rsid w:val="00026321"/>
    <w:rsid w:val="0003365E"/>
    <w:rsid w:val="000359C0"/>
    <w:rsid w:val="000467AC"/>
    <w:rsid w:val="000645DB"/>
    <w:rsid w:val="000765AB"/>
    <w:rsid w:val="00093B37"/>
    <w:rsid w:val="00094362"/>
    <w:rsid w:val="000A0375"/>
    <w:rsid w:val="000A1F01"/>
    <w:rsid w:val="000A6974"/>
    <w:rsid w:val="000F4345"/>
    <w:rsid w:val="000F4C1A"/>
    <w:rsid w:val="000F57C0"/>
    <w:rsid w:val="00102928"/>
    <w:rsid w:val="001065B4"/>
    <w:rsid w:val="0011622F"/>
    <w:rsid w:val="00122B1D"/>
    <w:rsid w:val="00127FC3"/>
    <w:rsid w:val="00131F4F"/>
    <w:rsid w:val="00133556"/>
    <w:rsid w:val="0013499D"/>
    <w:rsid w:val="00136469"/>
    <w:rsid w:val="00152CAC"/>
    <w:rsid w:val="0016553C"/>
    <w:rsid w:val="00170C90"/>
    <w:rsid w:val="0019681A"/>
    <w:rsid w:val="001A44AB"/>
    <w:rsid w:val="001B436A"/>
    <w:rsid w:val="001B5B2D"/>
    <w:rsid w:val="001C15FC"/>
    <w:rsid w:val="001C1F9E"/>
    <w:rsid w:val="001D7310"/>
    <w:rsid w:val="001F63AB"/>
    <w:rsid w:val="002123E2"/>
    <w:rsid w:val="002133FB"/>
    <w:rsid w:val="002148BF"/>
    <w:rsid w:val="00223B89"/>
    <w:rsid w:val="00223E78"/>
    <w:rsid w:val="00230611"/>
    <w:rsid w:val="002407BA"/>
    <w:rsid w:val="00243D4B"/>
    <w:rsid w:val="00247702"/>
    <w:rsid w:val="00255168"/>
    <w:rsid w:val="00283D6D"/>
    <w:rsid w:val="00290798"/>
    <w:rsid w:val="002918AF"/>
    <w:rsid w:val="00291FFD"/>
    <w:rsid w:val="00293921"/>
    <w:rsid w:val="002A4A68"/>
    <w:rsid w:val="002B16D2"/>
    <w:rsid w:val="002F615D"/>
    <w:rsid w:val="003036BC"/>
    <w:rsid w:val="00315827"/>
    <w:rsid w:val="00316716"/>
    <w:rsid w:val="00320A1B"/>
    <w:rsid w:val="003402B7"/>
    <w:rsid w:val="00340847"/>
    <w:rsid w:val="00346172"/>
    <w:rsid w:val="00380665"/>
    <w:rsid w:val="0038215C"/>
    <w:rsid w:val="003841BF"/>
    <w:rsid w:val="0038518E"/>
    <w:rsid w:val="0039220A"/>
    <w:rsid w:val="00392484"/>
    <w:rsid w:val="003A7905"/>
    <w:rsid w:val="003B16C4"/>
    <w:rsid w:val="003B51E7"/>
    <w:rsid w:val="003D2DE3"/>
    <w:rsid w:val="003D7974"/>
    <w:rsid w:val="003E06F4"/>
    <w:rsid w:val="003E17F9"/>
    <w:rsid w:val="003E3016"/>
    <w:rsid w:val="003E387D"/>
    <w:rsid w:val="003F1214"/>
    <w:rsid w:val="00401466"/>
    <w:rsid w:val="00411BEE"/>
    <w:rsid w:val="00412894"/>
    <w:rsid w:val="00425864"/>
    <w:rsid w:val="004300E6"/>
    <w:rsid w:val="00462316"/>
    <w:rsid w:val="004634BA"/>
    <w:rsid w:val="00470005"/>
    <w:rsid w:val="00471530"/>
    <w:rsid w:val="00487456"/>
    <w:rsid w:val="00491B49"/>
    <w:rsid w:val="004947EC"/>
    <w:rsid w:val="004A4603"/>
    <w:rsid w:val="004B580B"/>
    <w:rsid w:val="004D6DE4"/>
    <w:rsid w:val="004E5C8C"/>
    <w:rsid w:val="004F59CA"/>
    <w:rsid w:val="004F5CE8"/>
    <w:rsid w:val="0050342A"/>
    <w:rsid w:val="00515B4F"/>
    <w:rsid w:val="00517BFD"/>
    <w:rsid w:val="0052603E"/>
    <w:rsid w:val="005260CC"/>
    <w:rsid w:val="00534F60"/>
    <w:rsid w:val="005507A4"/>
    <w:rsid w:val="0055403B"/>
    <w:rsid w:val="0055766E"/>
    <w:rsid w:val="0056253A"/>
    <w:rsid w:val="00563219"/>
    <w:rsid w:val="00565098"/>
    <w:rsid w:val="00565B36"/>
    <w:rsid w:val="00575F56"/>
    <w:rsid w:val="0058265E"/>
    <w:rsid w:val="00582F15"/>
    <w:rsid w:val="005B02EC"/>
    <w:rsid w:val="005C5513"/>
    <w:rsid w:val="005D1A9F"/>
    <w:rsid w:val="005D37E8"/>
    <w:rsid w:val="005D5D6D"/>
    <w:rsid w:val="005E0E0A"/>
    <w:rsid w:val="0061105D"/>
    <w:rsid w:val="00617465"/>
    <w:rsid w:val="00637793"/>
    <w:rsid w:val="006531AA"/>
    <w:rsid w:val="0066612A"/>
    <w:rsid w:val="00666EF9"/>
    <w:rsid w:val="0068534C"/>
    <w:rsid w:val="00687E2B"/>
    <w:rsid w:val="006B1513"/>
    <w:rsid w:val="006C71A6"/>
    <w:rsid w:val="006E2B2D"/>
    <w:rsid w:val="006F2898"/>
    <w:rsid w:val="006F4C43"/>
    <w:rsid w:val="0070145C"/>
    <w:rsid w:val="00704127"/>
    <w:rsid w:val="00733BF5"/>
    <w:rsid w:val="007534D7"/>
    <w:rsid w:val="00756689"/>
    <w:rsid w:val="00757530"/>
    <w:rsid w:val="007620C1"/>
    <w:rsid w:val="007630D5"/>
    <w:rsid w:val="00767948"/>
    <w:rsid w:val="007B1060"/>
    <w:rsid w:val="007B1C65"/>
    <w:rsid w:val="007B716B"/>
    <w:rsid w:val="007D0FA6"/>
    <w:rsid w:val="007D17E5"/>
    <w:rsid w:val="007D3976"/>
    <w:rsid w:val="007D3D08"/>
    <w:rsid w:val="007D5F21"/>
    <w:rsid w:val="007E2A3E"/>
    <w:rsid w:val="007E4EC5"/>
    <w:rsid w:val="007F0008"/>
    <w:rsid w:val="007F5B50"/>
    <w:rsid w:val="008006AA"/>
    <w:rsid w:val="00802516"/>
    <w:rsid w:val="00812818"/>
    <w:rsid w:val="00822CE3"/>
    <w:rsid w:val="00830F14"/>
    <w:rsid w:val="008352A4"/>
    <w:rsid w:val="008448CC"/>
    <w:rsid w:val="008454EA"/>
    <w:rsid w:val="0086293F"/>
    <w:rsid w:val="00864C7A"/>
    <w:rsid w:val="00871D8D"/>
    <w:rsid w:val="00881D06"/>
    <w:rsid w:val="00894A8A"/>
    <w:rsid w:val="008A1DE9"/>
    <w:rsid w:val="008C2814"/>
    <w:rsid w:val="008D3589"/>
    <w:rsid w:val="008F67C3"/>
    <w:rsid w:val="009152B1"/>
    <w:rsid w:val="009249CD"/>
    <w:rsid w:val="0094269D"/>
    <w:rsid w:val="0094672B"/>
    <w:rsid w:val="00953712"/>
    <w:rsid w:val="009762AC"/>
    <w:rsid w:val="009847D0"/>
    <w:rsid w:val="00986E65"/>
    <w:rsid w:val="0098701D"/>
    <w:rsid w:val="00987E19"/>
    <w:rsid w:val="009A1EFD"/>
    <w:rsid w:val="009B2B36"/>
    <w:rsid w:val="009B4B94"/>
    <w:rsid w:val="009C585F"/>
    <w:rsid w:val="009C690F"/>
    <w:rsid w:val="009D3496"/>
    <w:rsid w:val="009D643B"/>
    <w:rsid w:val="009E111D"/>
    <w:rsid w:val="009E3908"/>
    <w:rsid w:val="009E6D52"/>
    <w:rsid w:val="009F0B87"/>
    <w:rsid w:val="00A000B0"/>
    <w:rsid w:val="00A07EF7"/>
    <w:rsid w:val="00A16694"/>
    <w:rsid w:val="00A24BDF"/>
    <w:rsid w:val="00A27385"/>
    <w:rsid w:val="00A324B9"/>
    <w:rsid w:val="00A36423"/>
    <w:rsid w:val="00A5353E"/>
    <w:rsid w:val="00A61D81"/>
    <w:rsid w:val="00A6555E"/>
    <w:rsid w:val="00A70E27"/>
    <w:rsid w:val="00A73DB2"/>
    <w:rsid w:val="00A756CB"/>
    <w:rsid w:val="00A8341A"/>
    <w:rsid w:val="00A846BC"/>
    <w:rsid w:val="00A914BD"/>
    <w:rsid w:val="00A919C8"/>
    <w:rsid w:val="00A9523F"/>
    <w:rsid w:val="00AA1265"/>
    <w:rsid w:val="00AA66FD"/>
    <w:rsid w:val="00AB378A"/>
    <w:rsid w:val="00AC07D9"/>
    <w:rsid w:val="00AE5DDF"/>
    <w:rsid w:val="00B12D66"/>
    <w:rsid w:val="00B2380F"/>
    <w:rsid w:val="00B24CBD"/>
    <w:rsid w:val="00B252D6"/>
    <w:rsid w:val="00B2712B"/>
    <w:rsid w:val="00B32D43"/>
    <w:rsid w:val="00B36120"/>
    <w:rsid w:val="00B54DC6"/>
    <w:rsid w:val="00B7635D"/>
    <w:rsid w:val="00B81063"/>
    <w:rsid w:val="00B834A3"/>
    <w:rsid w:val="00B866B8"/>
    <w:rsid w:val="00B9707C"/>
    <w:rsid w:val="00BA1178"/>
    <w:rsid w:val="00BB0706"/>
    <w:rsid w:val="00BB60F4"/>
    <w:rsid w:val="00BC00A8"/>
    <w:rsid w:val="00BC5C7D"/>
    <w:rsid w:val="00BD10DA"/>
    <w:rsid w:val="00BE7CDF"/>
    <w:rsid w:val="00BF0458"/>
    <w:rsid w:val="00BF43AC"/>
    <w:rsid w:val="00C0520F"/>
    <w:rsid w:val="00C1094F"/>
    <w:rsid w:val="00C11BEB"/>
    <w:rsid w:val="00C12B1E"/>
    <w:rsid w:val="00C13ABD"/>
    <w:rsid w:val="00C14A5B"/>
    <w:rsid w:val="00C20C76"/>
    <w:rsid w:val="00C43250"/>
    <w:rsid w:val="00C45A75"/>
    <w:rsid w:val="00C45BF4"/>
    <w:rsid w:val="00C5791F"/>
    <w:rsid w:val="00C67942"/>
    <w:rsid w:val="00C874FA"/>
    <w:rsid w:val="00C91B6F"/>
    <w:rsid w:val="00CA2A88"/>
    <w:rsid w:val="00CB5083"/>
    <w:rsid w:val="00CB533E"/>
    <w:rsid w:val="00CC2538"/>
    <w:rsid w:val="00CC5A7B"/>
    <w:rsid w:val="00CE2E62"/>
    <w:rsid w:val="00CE79B2"/>
    <w:rsid w:val="00D05215"/>
    <w:rsid w:val="00D11455"/>
    <w:rsid w:val="00D23A89"/>
    <w:rsid w:val="00D527EB"/>
    <w:rsid w:val="00D531EE"/>
    <w:rsid w:val="00D842A3"/>
    <w:rsid w:val="00D8655B"/>
    <w:rsid w:val="00DA0F80"/>
    <w:rsid w:val="00DA2FB9"/>
    <w:rsid w:val="00DA321D"/>
    <w:rsid w:val="00DC209E"/>
    <w:rsid w:val="00DC5406"/>
    <w:rsid w:val="00DD0BC4"/>
    <w:rsid w:val="00DD4ABD"/>
    <w:rsid w:val="00DE2405"/>
    <w:rsid w:val="00DF1305"/>
    <w:rsid w:val="00DF5065"/>
    <w:rsid w:val="00DF5772"/>
    <w:rsid w:val="00DF7451"/>
    <w:rsid w:val="00E0401D"/>
    <w:rsid w:val="00E06B16"/>
    <w:rsid w:val="00E17D9B"/>
    <w:rsid w:val="00E21F32"/>
    <w:rsid w:val="00E33FD2"/>
    <w:rsid w:val="00E40FFE"/>
    <w:rsid w:val="00E420B1"/>
    <w:rsid w:val="00E505CE"/>
    <w:rsid w:val="00E51933"/>
    <w:rsid w:val="00E57C27"/>
    <w:rsid w:val="00E61A2D"/>
    <w:rsid w:val="00E823CF"/>
    <w:rsid w:val="00E87B60"/>
    <w:rsid w:val="00E93B02"/>
    <w:rsid w:val="00E9531E"/>
    <w:rsid w:val="00EA6C4C"/>
    <w:rsid w:val="00ED40B0"/>
    <w:rsid w:val="00EF085D"/>
    <w:rsid w:val="00EF6F23"/>
    <w:rsid w:val="00F01A5F"/>
    <w:rsid w:val="00F03890"/>
    <w:rsid w:val="00F1012A"/>
    <w:rsid w:val="00F13554"/>
    <w:rsid w:val="00F20282"/>
    <w:rsid w:val="00F23B49"/>
    <w:rsid w:val="00F26122"/>
    <w:rsid w:val="00F33160"/>
    <w:rsid w:val="00F35422"/>
    <w:rsid w:val="00F409F1"/>
    <w:rsid w:val="00F53773"/>
    <w:rsid w:val="00F668EB"/>
    <w:rsid w:val="00F81725"/>
    <w:rsid w:val="00F821B2"/>
    <w:rsid w:val="00F874F9"/>
    <w:rsid w:val="00F930CA"/>
    <w:rsid w:val="00F93F15"/>
    <w:rsid w:val="00FA5D17"/>
    <w:rsid w:val="00FB1A07"/>
    <w:rsid w:val="00FB20F3"/>
    <w:rsid w:val="00FB5026"/>
    <w:rsid w:val="00FC1CD8"/>
    <w:rsid w:val="00FC4E44"/>
    <w:rsid w:val="00FC583D"/>
    <w:rsid w:val="00FC63EF"/>
    <w:rsid w:val="00FC7132"/>
    <w:rsid w:val="00FD2008"/>
    <w:rsid w:val="00FF35BE"/>
    <w:rsid w:val="00FF7D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C45BF4"/>
    <w:pPr>
      <w:spacing w:before="60"/>
    </w:pPr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45BF4"/>
    <w:pPr>
      <w:keepNext/>
      <w:numPr>
        <w:numId w:val="1"/>
      </w:numPr>
      <w:spacing w:before="240" w:after="60"/>
      <w:outlineLvl w:val="0"/>
    </w:pPr>
    <w:rPr>
      <w:b/>
      <w:bCs/>
      <w:kern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45BF4"/>
    <w:pPr>
      <w:keepNext/>
      <w:numPr>
        <w:ilvl w:val="1"/>
        <w:numId w:val="1"/>
      </w:numPr>
      <w:spacing w:before="240" w:after="60"/>
      <w:outlineLvl w:val="1"/>
    </w:pPr>
  </w:style>
  <w:style w:type="paragraph" w:styleId="Heading3">
    <w:name w:val="heading 3"/>
    <w:basedOn w:val="Heading2"/>
    <w:next w:val="Normal"/>
    <w:link w:val="Heading3Char"/>
    <w:uiPriority w:val="99"/>
    <w:qFormat/>
    <w:rsid w:val="00C45BF4"/>
    <w:pPr>
      <w:numPr>
        <w:ilvl w:val="0"/>
        <w:numId w:val="0"/>
      </w:numPr>
      <w:jc w:val="center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C45BF4"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C45BF4"/>
    <w:pPr>
      <w:numPr>
        <w:ilvl w:val="4"/>
        <w:numId w:val="1"/>
      </w:numPr>
      <w:spacing w:before="240" w:after="60"/>
      <w:outlineLvl w:val="4"/>
    </w:pPr>
    <w:rPr>
      <w:rFonts w:ascii="Arial" w:hAnsi="Arial" w:cs="Arial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45BF4"/>
    <w:pPr>
      <w:numPr>
        <w:ilvl w:val="5"/>
        <w:numId w:val="1"/>
      </w:num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C45BF4"/>
    <w:pPr>
      <w:keepNext/>
      <w:numPr>
        <w:ilvl w:val="6"/>
        <w:numId w:val="1"/>
      </w:numPr>
      <w:spacing w:line="360" w:lineRule="auto"/>
      <w:jc w:val="center"/>
      <w:outlineLvl w:val="6"/>
    </w:pPr>
    <w:rPr>
      <w:rFonts w:ascii="Arial" w:hAnsi="Arial" w:cs="Arial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9"/>
    <w:qFormat/>
    <w:rsid w:val="00C45BF4"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  <w:iCs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C45BF4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45BF4"/>
    <w:rPr>
      <w:rFonts w:ascii="Times New Roman" w:hAnsi="Times New Roman" w:cs="Times New Roman"/>
      <w:b/>
      <w:bCs/>
      <w:kern w:val="28"/>
      <w:sz w:val="24"/>
      <w:szCs w:val="24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45BF4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C45BF4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C45BF4"/>
    <w:rPr>
      <w:rFonts w:ascii="Arial" w:hAnsi="Arial" w:cs="Arial"/>
      <w:b/>
      <w:bCs/>
      <w:sz w:val="24"/>
      <w:szCs w:val="24"/>
      <w:lang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C45BF4"/>
    <w:rPr>
      <w:rFonts w:ascii="Arial" w:hAnsi="Arial" w:cs="Arial"/>
      <w:lang w:eastAsia="ru-RU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C45BF4"/>
    <w:rPr>
      <w:rFonts w:ascii="Times New Roman" w:hAnsi="Times New Roman" w:cs="Times New Roman"/>
      <w:i/>
      <w:iCs/>
      <w:lang w:eastAsia="ru-RU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C45BF4"/>
    <w:rPr>
      <w:rFonts w:ascii="Arial" w:hAnsi="Arial" w:cs="Arial"/>
      <w:b/>
      <w:bCs/>
      <w:sz w:val="28"/>
      <w:szCs w:val="28"/>
      <w:lang w:eastAsia="ru-RU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C45BF4"/>
    <w:rPr>
      <w:rFonts w:ascii="Arial" w:hAnsi="Arial" w:cs="Arial"/>
      <w:i/>
      <w:iCs/>
      <w:sz w:val="20"/>
      <w:szCs w:val="20"/>
      <w:lang w:eastAsia="ru-RU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C45BF4"/>
    <w:rPr>
      <w:rFonts w:ascii="Arial" w:hAnsi="Arial" w:cs="Arial"/>
      <w:b/>
      <w:bCs/>
      <w:i/>
      <w:iCs/>
      <w:sz w:val="18"/>
      <w:szCs w:val="18"/>
      <w:lang w:eastAsia="ru-RU"/>
    </w:rPr>
  </w:style>
  <w:style w:type="table" w:styleId="TableGrid">
    <w:name w:val="Table Grid"/>
    <w:basedOn w:val="TableNormal"/>
    <w:uiPriority w:val="99"/>
    <w:rsid w:val="00C45BF4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C45BF4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45BF4"/>
    <w:rPr>
      <w:rFonts w:ascii="Times New Roman" w:hAnsi="Times New Roman"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uiPriority w:val="99"/>
    <w:rsid w:val="00C45BF4"/>
  </w:style>
  <w:style w:type="paragraph" w:styleId="Header">
    <w:name w:val="header"/>
    <w:basedOn w:val="Normal"/>
    <w:link w:val="HeaderChar"/>
    <w:uiPriority w:val="99"/>
    <w:rsid w:val="00C45BF4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C45BF4"/>
    <w:rPr>
      <w:rFonts w:ascii="Times New Roman" w:hAnsi="Times New Roman" w:cs="Times New Roman"/>
      <w:sz w:val="24"/>
      <w:szCs w:val="24"/>
      <w:lang w:eastAsia="ru-RU"/>
    </w:rPr>
  </w:style>
  <w:style w:type="paragraph" w:styleId="NormalWeb">
    <w:name w:val="Normal (Web)"/>
    <w:basedOn w:val="Normal"/>
    <w:uiPriority w:val="99"/>
    <w:rsid w:val="00C45BF4"/>
    <w:pPr>
      <w:spacing w:before="100" w:beforeAutospacing="1" w:after="100" w:afterAutospacing="1"/>
    </w:pPr>
    <w:rPr>
      <w:color w:val="000000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C45BF4"/>
    <w:pPr>
      <w:spacing w:after="120"/>
    </w:pPr>
    <w:rPr>
      <w:rFonts w:ascii="Arial" w:hAnsi="Arial" w:cs="Arial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C45BF4"/>
    <w:rPr>
      <w:rFonts w:ascii="Arial" w:hAnsi="Arial" w:cs="Arial"/>
      <w:sz w:val="24"/>
      <w:szCs w:val="24"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C45BF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C45BF4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0">
    <w:name w:val="Знак Знак Знак Знак Знак Знак Знак1 Знак Знак Знак Знак Знак Знак Знак Знак Знак"/>
    <w:basedOn w:val="Normal"/>
    <w:uiPriority w:val="99"/>
    <w:rsid w:val="00C45BF4"/>
    <w:pPr>
      <w:tabs>
        <w:tab w:val="num" w:pos="643"/>
      </w:tabs>
      <w:spacing w:before="0"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rsid w:val="003E30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3E301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3E3016"/>
    <w:rPr>
      <w:rFonts w:ascii="Times New Roman" w:hAnsi="Times New Roman" w:cs="Times New Rom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E301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3E3016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3E3016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E3016"/>
    <w:rPr>
      <w:rFonts w:ascii="Tahoma" w:hAnsi="Tahoma" w:cs="Tahoma"/>
      <w:sz w:val="16"/>
      <w:szCs w:val="16"/>
      <w:lang w:eastAsia="ru-RU"/>
    </w:rPr>
  </w:style>
  <w:style w:type="paragraph" w:styleId="BodyTextIndent2">
    <w:name w:val="Body Text Indent 2"/>
    <w:basedOn w:val="Normal"/>
    <w:link w:val="BodyTextIndent2Char"/>
    <w:uiPriority w:val="99"/>
    <w:rsid w:val="00F2028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F20282"/>
    <w:rPr>
      <w:rFonts w:ascii="Times New Roman" w:hAnsi="Times New Roman" w:cs="Times New Roman"/>
      <w:sz w:val="24"/>
      <w:szCs w:val="24"/>
    </w:rPr>
  </w:style>
  <w:style w:type="paragraph" w:customStyle="1" w:styleId="21">
    <w:name w:val="Основной текст 21"/>
    <w:basedOn w:val="Normal"/>
    <w:uiPriority w:val="99"/>
    <w:rsid w:val="00C20C76"/>
    <w:pPr>
      <w:widowControl w:val="0"/>
      <w:overflowPunct w:val="0"/>
      <w:autoSpaceDE w:val="0"/>
      <w:autoSpaceDN w:val="0"/>
      <w:adjustRightInd w:val="0"/>
      <w:spacing w:before="0"/>
      <w:ind w:firstLine="720"/>
      <w:jc w:val="both"/>
    </w:pPr>
    <w:rPr>
      <w:sz w:val="28"/>
      <w:szCs w:val="28"/>
    </w:rPr>
  </w:style>
  <w:style w:type="character" w:styleId="Hyperlink">
    <w:name w:val="Hyperlink"/>
    <w:basedOn w:val="DefaultParagraphFont"/>
    <w:uiPriority w:val="99"/>
    <w:rsid w:val="00320A1B"/>
    <w:rPr>
      <w:color w:val="0000FF"/>
      <w:u w:val="single"/>
    </w:rPr>
  </w:style>
  <w:style w:type="paragraph" w:customStyle="1" w:styleId="Default">
    <w:name w:val="Default"/>
    <w:uiPriority w:val="99"/>
    <w:rsid w:val="001065B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ListParagraph">
    <w:name w:val="List Paragraph"/>
    <w:basedOn w:val="Normal"/>
    <w:uiPriority w:val="99"/>
    <w:qFormat/>
    <w:rsid w:val="00BC00A8"/>
    <w:pPr>
      <w:ind w:left="720"/>
    </w:pPr>
    <w:rPr>
      <w:rFonts w:eastAsia="Calibri"/>
    </w:rPr>
  </w:style>
  <w:style w:type="paragraph" w:customStyle="1" w:styleId="A">
    <w:name w:val="Основной текст A"/>
    <w:uiPriority w:val="99"/>
    <w:rsid w:val="007534D7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Times New Roman" w:eastAsia="Times New Roman" w:hAnsi="Times New Roman"/>
      <w:color w:val="000000"/>
      <w:u w:color="000000"/>
    </w:rPr>
  </w:style>
  <w:style w:type="paragraph" w:styleId="FootnoteText">
    <w:name w:val="footnote text"/>
    <w:basedOn w:val="Normal"/>
    <w:link w:val="FootnoteTextChar1"/>
    <w:uiPriority w:val="99"/>
    <w:semiHidden/>
    <w:locked/>
    <w:rsid w:val="000765AB"/>
    <w:pPr>
      <w:spacing w:before="0"/>
    </w:pPr>
    <w:rPr>
      <w:rFonts w:ascii="Arial Unicode MS" w:eastAsia="Calibri" w:hAnsi="Arial Unicode MS" w:cs="Arial Unicode MS"/>
      <w:color w:val="00000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243D4B"/>
    <w:rPr>
      <w:rFonts w:ascii="Times New Roman" w:hAnsi="Times New Roman" w:cs="Times New Roman"/>
      <w:sz w:val="20"/>
      <w:szCs w:val="20"/>
    </w:rPr>
  </w:style>
  <w:style w:type="character" w:customStyle="1" w:styleId="FootnoteTextChar1">
    <w:name w:val="Footnote Text Char1"/>
    <w:link w:val="FootnoteText"/>
    <w:uiPriority w:val="99"/>
    <w:semiHidden/>
    <w:locked/>
    <w:rsid w:val="000765AB"/>
    <w:rPr>
      <w:rFonts w:ascii="Arial Unicode MS" w:hAnsi="Arial Unicode MS" w:cs="Arial Unicode MS"/>
      <w:color w:val="000000"/>
      <w:lang w:val="ru-RU" w:eastAsia="ru-RU"/>
    </w:rPr>
  </w:style>
  <w:style w:type="character" w:styleId="FootnoteReference">
    <w:name w:val="footnote reference"/>
    <w:basedOn w:val="DefaultParagraphFont"/>
    <w:uiPriority w:val="99"/>
    <w:semiHidden/>
    <w:locked/>
    <w:rsid w:val="000765AB"/>
    <w:rPr>
      <w:vertAlign w:val="superscript"/>
    </w:rPr>
  </w:style>
  <w:style w:type="character" w:customStyle="1" w:styleId="a0">
    <w:name w:val="Знак Знак"/>
    <w:basedOn w:val="DefaultParagraphFont"/>
    <w:uiPriority w:val="99"/>
    <w:rsid w:val="001C15FC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uiPriority w:val="99"/>
    <w:rsid w:val="00EF085D"/>
  </w:style>
  <w:style w:type="numbering" w:customStyle="1" w:styleId="3">
    <w:name w:val="Импортированный стиль 3"/>
    <w:rsid w:val="003243B4"/>
    <w:pPr>
      <w:numPr>
        <w:numId w:val="21"/>
      </w:numPr>
    </w:pPr>
  </w:style>
  <w:style w:type="numbering" w:customStyle="1" w:styleId="4">
    <w:name w:val="Импортированный стиль 4"/>
    <w:rsid w:val="003243B4"/>
    <w:pPr>
      <w:numPr>
        <w:numId w:val="23"/>
      </w:numPr>
    </w:pPr>
  </w:style>
  <w:style w:type="numbering" w:customStyle="1" w:styleId="2">
    <w:name w:val="Импортированный стиль 2"/>
    <w:rsid w:val="003243B4"/>
    <w:pPr>
      <w:numPr>
        <w:numId w:val="19"/>
      </w:numPr>
    </w:pPr>
  </w:style>
  <w:style w:type="numbering" w:customStyle="1" w:styleId="1">
    <w:name w:val="Импортированный стиль 1"/>
    <w:rsid w:val="003243B4"/>
    <w:pPr>
      <w:numPr>
        <w:numId w:val="17"/>
      </w:numPr>
    </w:pPr>
  </w:style>
  <w:style w:type="numbering" w:customStyle="1" w:styleId="5">
    <w:name w:val="Импортированный стиль 5"/>
    <w:rsid w:val="003243B4"/>
    <w:pPr>
      <w:numPr>
        <w:numId w:val="25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6641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4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64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41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64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2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64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41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64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2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64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2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64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2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2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64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2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64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1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1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2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2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2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2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2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2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64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1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1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2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2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64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2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64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573154" TargetMode="External"/><Relationship Id="rId13" Type="http://schemas.openxmlformats.org/officeDocument/2006/relationships/hyperlink" Target="http://www.isras.ru/" TargetMode="External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biblioclub.ru/index.php?page=book&amp;id=436822" TargetMode="External"/><Relationship Id="rId12" Type="http://schemas.openxmlformats.org/officeDocument/2006/relationships/hyperlink" Target="http://demoscope.ru/weekly/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biblioclub.ru/index.php?page=book&amp;id=480904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levada.ru/" TargetMode="External"/><Relationship Id="rId10" Type="http://schemas.openxmlformats.org/officeDocument/2006/relationships/hyperlink" Target="http://biblioclub.ru/index.php?page=book&amp;id=573211" TargetMode="External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yperlink" Target="http://biblioclub.ru/index.php?page=book&amp;id=573154" TargetMode="External"/><Relationship Id="rId14" Type="http://schemas.openxmlformats.org/officeDocument/2006/relationships/hyperlink" Target="http://soc.hse.ru/ecsoclab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337</TotalTime>
  <Pages>18</Pages>
  <Words>4584</Words>
  <Characters>26131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Е. Куква</dc:creator>
  <cp:keywords/>
  <dc:description/>
  <cp:lastModifiedBy>Гость</cp:lastModifiedBy>
  <cp:revision>103</cp:revision>
  <dcterms:created xsi:type="dcterms:W3CDTF">2018-11-04T13:32:00Z</dcterms:created>
  <dcterms:modified xsi:type="dcterms:W3CDTF">2020-10-04T14:38:00Z</dcterms:modified>
</cp:coreProperties>
</file>